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31399" w14:textId="4CB6F9A5" w:rsidR="0010322E" w:rsidRPr="00E83222" w:rsidRDefault="0010322E" w:rsidP="00616624">
      <w:pPr>
        <w:pStyle w:val="af7"/>
        <w:tabs>
          <w:tab w:val="left" w:pos="2580"/>
          <w:tab w:val="right" w:pos="9921"/>
        </w:tabs>
        <w:spacing w:before="0"/>
        <w:contextualSpacing/>
        <w:jc w:val="right"/>
        <w:rPr>
          <w:rFonts w:ascii="Times New Roman" w:hAnsi="Times New Roman"/>
          <w:snapToGrid/>
          <w:sz w:val="24"/>
          <w:szCs w:val="24"/>
        </w:rPr>
      </w:pPr>
      <w:r w:rsidRPr="00E83222">
        <w:rPr>
          <w:rFonts w:ascii="Times New Roman" w:hAnsi="Times New Roman"/>
          <w:snapToGrid/>
          <w:sz w:val="24"/>
          <w:szCs w:val="24"/>
        </w:rPr>
        <w:t>Приложение №</w:t>
      </w:r>
      <w:r w:rsidR="00E83222" w:rsidRPr="00E83222">
        <w:rPr>
          <w:rFonts w:ascii="Times New Roman" w:hAnsi="Times New Roman"/>
          <w:snapToGrid/>
          <w:sz w:val="24"/>
          <w:szCs w:val="24"/>
        </w:rPr>
        <w:t xml:space="preserve"> 1</w:t>
      </w:r>
    </w:p>
    <w:p w14:paraId="3DCF86DF" w14:textId="77777777" w:rsidR="00E83222" w:rsidRPr="00E83222" w:rsidRDefault="00616624" w:rsidP="00616624">
      <w:pPr>
        <w:pStyle w:val="af7"/>
        <w:tabs>
          <w:tab w:val="left" w:pos="2580"/>
          <w:tab w:val="right" w:pos="9921"/>
        </w:tabs>
        <w:spacing w:before="0"/>
        <w:contextualSpacing/>
        <w:jc w:val="right"/>
        <w:rPr>
          <w:rFonts w:ascii="Times New Roman" w:hAnsi="Times New Roman"/>
          <w:snapToGrid/>
          <w:sz w:val="24"/>
          <w:szCs w:val="24"/>
        </w:rPr>
      </w:pPr>
      <w:r w:rsidRPr="00E83222">
        <w:rPr>
          <w:rFonts w:ascii="Times New Roman" w:hAnsi="Times New Roman"/>
          <w:snapToGrid/>
          <w:sz w:val="24"/>
          <w:szCs w:val="24"/>
        </w:rPr>
        <w:t>к Договору</w:t>
      </w:r>
      <w:r w:rsidR="007171E1" w:rsidRPr="00E83222">
        <w:rPr>
          <w:rFonts w:ascii="Times New Roman" w:hAnsi="Times New Roman"/>
          <w:snapToGrid/>
          <w:sz w:val="24"/>
          <w:szCs w:val="24"/>
        </w:rPr>
        <w:t xml:space="preserve"> </w:t>
      </w:r>
      <w:r w:rsidRPr="00E83222">
        <w:rPr>
          <w:rFonts w:ascii="Times New Roman" w:hAnsi="Times New Roman"/>
          <w:snapToGrid/>
          <w:sz w:val="24"/>
          <w:szCs w:val="24"/>
        </w:rPr>
        <w:t>№</w:t>
      </w:r>
      <w:r w:rsidR="00E83222" w:rsidRPr="00E83222">
        <w:rPr>
          <w:rFonts w:ascii="Times New Roman" w:hAnsi="Times New Roman"/>
          <w:snapToGrid/>
          <w:sz w:val="24"/>
          <w:szCs w:val="24"/>
        </w:rPr>
        <w:t xml:space="preserve"> 4843/14</w:t>
      </w:r>
    </w:p>
    <w:p w14:paraId="6C439E75" w14:textId="293346FC" w:rsidR="0010322E" w:rsidRPr="00E83222" w:rsidRDefault="00616624" w:rsidP="00616624">
      <w:pPr>
        <w:pStyle w:val="af7"/>
        <w:tabs>
          <w:tab w:val="left" w:pos="2580"/>
          <w:tab w:val="right" w:pos="9921"/>
        </w:tabs>
        <w:spacing w:before="0"/>
        <w:contextualSpacing/>
        <w:jc w:val="right"/>
        <w:rPr>
          <w:rFonts w:ascii="Times New Roman" w:hAnsi="Times New Roman"/>
          <w:snapToGrid/>
          <w:sz w:val="24"/>
          <w:szCs w:val="24"/>
        </w:rPr>
      </w:pPr>
      <w:r w:rsidRPr="00E83222">
        <w:rPr>
          <w:rFonts w:ascii="Times New Roman" w:hAnsi="Times New Roman"/>
          <w:snapToGrid/>
          <w:sz w:val="24"/>
          <w:szCs w:val="24"/>
        </w:rPr>
        <w:t xml:space="preserve">от </w:t>
      </w:r>
      <w:r w:rsidR="0010322E" w:rsidRPr="00E83222">
        <w:rPr>
          <w:rFonts w:ascii="Times New Roman" w:hAnsi="Times New Roman"/>
          <w:snapToGrid/>
          <w:sz w:val="24"/>
          <w:szCs w:val="24"/>
        </w:rPr>
        <w:t>________</w:t>
      </w:r>
      <w:r w:rsidR="00E83222" w:rsidRPr="00E83222">
        <w:rPr>
          <w:rFonts w:ascii="Times New Roman" w:hAnsi="Times New Roman"/>
          <w:snapToGrid/>
          <w:sz w:val="24"/>
          <w:szCs w:val="24"/>
        </w:rPr>
        <w:t xml:space="preserve"> 2022 г.</w:t>
      </w:r>
    </w:p>
    <w:p w14:paraId="7922F273" w14:textId="77777777" w:rsidR="00616624" w:rsidRPr="00E83222" w:rsidRDefault="00616624" w:rsidP="00616624">
      <w:pPr>
        <w:pStyle w:val="af7"/>
        <w:tabs>
          <w:tab w:val="left" w:pos="2580"/>
          <w:tab w:val="right" w:pos="9921"/>
        </w:tabs>
        <w:spacing w:before="0"/>
        <w:contextualSpacing/>
        <w:jc w:val="right"/>
        <w:rPr>
          <w:rFonts w:ascii="Times New Roman" w:hAnsi="Times New Roman"/>
          <w:snapToGrid/>
          <w:sz w:val="24"/>
          <w:szCs w:val="24"/>
        </w:rPr>
      </w:pPr>
      <w:r w:rsidRPr="00E83222">
        <w:rPr>
          <w:rFonts w:ascii="Times New Roman" w:hAnsi="Times New Roman"/>
          <w:snapToGrid/>
          <w:sz w:val="24"/>
          <w:szCs w:val="24"/>
        </w:rPr>
        <w:t xml:space="preserve"> </w:t>
      </w:r>
    </w:p>
    <w:p w14:paraId="4CBC2109" w14:textId="77777777" w:rsidR="00616624" w:rsidRPr="007C2048" w:rsidRDefault="00616624" w:rsidP="00616624">
      <w:pPr>
        <w:pStyle w:val="af7"/>
        <w:tabs>
          <w:tab w:val="left" w:pos="2580"/>
          <w:tab w:val="right" w:pos="9921"/>
        </w:tabs>
        <w:spacing w:before="0"/>
        <w:contextualSpacing/>
        <w:rPr>
          <w:rFonts w:ascii="Times New Roman" w:hAnsi="Times New Roman"/>
          <w:snapToGrid/>
          <w:sz w:val="12"/>
          <w:szCs w:val="24"/>
        </w:rPr>
      </w:pPr>
      <w:r w:rsidRPr="007C2048">
        <w:rPr>
          <w:rFonts w:ascii="Times New Roman" w:hAnsi="Times New Roman"/>
          <w:snapToGrid/>
          <w:sz w:val="24"/>
          <w:szCs w:val="24"/>
        </w:rPr>
        <w:tab/>
        <w:t xml:space="preserve">  </w:t>
      </w:r>
    </w:p>
    <w:tbl>
      <w:tblPr>
        <w:tblW w:w="10314" w:type="dxa"/>
        <w:tblLayout w:type="fixed"/>
        <w:tblLook w:val="04A0" w:firstRow="1" w:lastRow="0" w:firstColumn="1" w:lastColumn="0" w:noHBand="0" w:noVBand="1"/>
      </w:tblPr>
      <w:tblGrid>
        <w:gridCol w:w="108"/>
        <w:gridCol w:w="5245"/>
        <w:gridCol w:w="4820"/>
        <w:gridCol w:w="141"/>
      </w:tblGrid>
      <w:tr w:rsidR="00E83222" w:rsidRPr="007C2048" w14:paraId="27713D46" w14:textId="77777777" w:rsidTr="00E83222">
        <w:trPr>
          <w:gridBefore w:val="1"/>
          <w:gridAfter w:val="1"/>
          <w:wBefore w:w="108" w:type="dxa"/>
          <w:wAfter w:w="141" w:type="dxa"/>
          <w:trHeight w:val="2097"/>
        </w:trPr>
        <w:tc>
          <w:tcPr>
            <w:tcW w:w="5245" w:type="dxa"/>
          </w:tcPr>
          <w:p w14:paraId="2E5F52F9" w14:textId="77777777" w:rsidR="00E83222" w:rsidRPr="007C2048" w:rsidRDefault="00E83222" w:rsidP="00E83222">
            <w:pPr>
              <w:contextualSpacing/>
              <w:jc w:val="center"/>
              <w:rPr>
                <w:b/>
              </w:rPr>
            </w:pPr>
            <w:r w:rsidRPr="007C2048">
              <w:rPr>
                <w:b/>
              </w:rPr>
              <w:t>УТВЕРЖДАЮ</w:t>
            </w:r>
          </w:p>
          <w:p w14:paraId="19FEF6C5" w14:textId="77777777" w:rsidR="00E83222" w:rsidRPr="007C2048" w:rsidRDefault="00E83222" w:rsidP="00E83222">
            <w:pPr>
              <w:contextualSpacing/>
            </w:pPr>
            <w:r w:rsidRPr="007C2048">
              <w:t xml:space="preserve">              Генеральный директор</w:t>
            </w:r>
          </w:p>
          <w:p w14:paraId="654DB503" w14:textId="77777777" w:rsidR="00E83222" w:rsidRPr="007C2048" w:rsidRDefault="00E83222" w:rsidP="00E83222">
            <w:pPr>
              <w:contextualSpacing/>
            </w:pPr>
            <w:r w:rsidRPr="007C2048">
              <w:t xml:space="preserve">              АО «ЛЕНМОРНИИПРОЕКТ»</w:t>
            </w:r>
          </w:p>
          <w:p w14:paraId="71261EEF" w14:textId="77777777" w:rsidR="00E83222" w:rsidRPr="007C2048" w:rsidRDefault="00E83222" w:rsidP="00E83222">
            <w:pPr>
              <w:contextualSpacing/>
            </w:pPr>
          </w:p>
          <w:p w14:paraId="5E7DB7C6" w14:textId="77777777" w:rsidR="00E83222" w:rsidRPr="007C2048" w:rsidRDefault="00E83222" w:rsidP="00E83222">
            <w:pPr>
              <w:contextualSpacing/>
            </w:pPr>
            <w:r w:rsidRPr="007C2048">
              <w:t xml:space="preserve">             ________________</w:t>
            </w:r>
            <w:r w:rsidRPr="007C2048">
              <w:rPr>
                <w:lang w:val="en-US"/>
              </w:rPr>
              <w:t>_</w:t>
            </w:r>
            <w:r w:rsidRPr="007C2048">
              <w:t>И.М. Русу</w:t>
            </w:r>
          </w:p>
          <w:p w14:paraId="18001800" w14:textId="77777777" w:rsidR="00E83222" w:rsidRPr="007C2048" w:rsidRDefault="00E83222" w:rsidP="00E83222">
            <w:pPr>
              <w:contextualSpacing/>
              <w:rPr>
                <w:sz w:val="20"/>
              </w:rPr>
            </w:pPr>
          </w:p>
          <w:p w14:paraId="7E257419" w14:textId="77777777" w:rsidR="00E83222" w:rsidRPr="007C2048" w:rsidRDefault="00E83222" w:rsidP="00E83222">
            <w:pPr>
              <w:contextualSpacing/>
              <w:rPr>
                <w:b/>
              </w:rPr>
            </w:pPr>
          </w:p>
        </w:tc>
        <w:tc>
          <w:tcPr>
            <w:tcW w:w="4820" w:type="dxa"/>
          </w:tcPr>
          <w:p w14:paraId="52113652" w14:textId="77777777" w:rsidR="00E83222" w:rsidRPr="007C2048" w:rsidRDefault="00E83222" w:rsidP="00E83222">
            <w:pPr>
              <w:contextualSpacing/>
              <w:jc w:val="center"/>
              <w:rPr>
                <w:b/>
              </w:rPr>
            </w:pPr>
            <w:r w:rsidRPr="007C2048">
              <w:rPr>
                <w:b/>
              </w:rPr>
              <w:t>СОГЛАСОВАНО</w:t>
            </w:r>
          </w:p>
          <w:p w14:paraId="795DD794" w14:textId="77777777" w:rsidR="00E83222" w:rsidRPr="007C2048" w:rsidRDefault="00E83222" w:rsidP="00E83222">
            <w:pPr>
              <w:contextualSpacing/>
            </w:pPr>
          </w:p>
          <w:p w14:paraId="20244945" w14:textId="77777777" w:rsidR="00E83222" w:rsidRPr="007C2048" w:rsidRDefault="00E83222" w:rsidP="00E83222">
            <w:pPr>
              <w:contextualSpacing/>
            </w:pPr>
          </w:p>
          <w:p w14:paraId="2B1BA353" w14:textId="77777777" w:rsidR="00E83222" w:rsidRPr="007C2048" w:rsidRDefault="00E83222" w:rsidP="00E83222">
            <w:pPr>
              <w:contextualSpacing/>
            </w:pPr>
          </w:p>
          <w:p w14:paraId="5E557706" w14:textId="77777777" w:rsidR="00E83222" w:rsidRPr="007C2048" w:rsidRDefault="00E83222" w:rsidP="00E83222">
            <w:pPr>
              <w:contextualSpacing/>
            </w:pPr>
            <w:r w:rsidRPr="007C2048">
              <w:t>________________</w:t>
            </w:r>
          </w:p>
          <w:p w14:paraId="7D538597" w14:textId="77777777" w:rsidR="00E83222" w:rsidRPr="007C2048" w:rsidRDefault="00E83222" w:rsidP="00E83222">
            <w:pPr>
              <w:spacing w:after="0"/>
              <w:contextualSpacing/>
              <w:rPr>
                <w:sz w:val="20"/>
              </w:rPr>
            </w:pPr>
          </w:p>
          <w:p w14:paraId="7DE3CE60" w14:textId="77777777" w:rsidR="00E83222" w:rsidRPr="007C2048" w:rsidRDefault="00E83222" w:rsidP="005458E6">
            <w:pPr>
              <w:contextualSpacing/>
              <w:rPr>
                <w:b/>
              </w:rPr>
            </w:pPr>
          </w:p>
        </w:tc>
      </w:tr>
      <w:tr w:rsidR="002A4192" w:rsidRPr="007C2048" w14:paraId="1D34605D" w14:textId="77777777" w:rsidTr="00E83222">
        <w:tc>
          <w:tcPr>
            <w:tcW w:w="10314" w:type="dxa"/>
            <w:gridSpan w:val="4"/>
            <w:shd w:val="clear" w:color="auto" w:fill="auto"/>
          </w:tcPr>
          <w:p w14:paraId="5D499E39" w14:textId="77777777" w:rsidR="009534C1" w:rsidRPr="007C2048" w:rsidRDefault="009534C1" w:rsidP="00236541">
            <w:pPr>
              <w:spacing w:after="0"/>
              <w:contextualSpacing/>
              <w:jc w:val="center"/>
              <w:rPr>
                <w:b/>
                <w:color w:val="000000"/>
              </w:rPr>
            </w:pPr>
          </w:p>
          <w:p w14:paraId="19AA07DF" w14:textId="0FCC97E3" w:rsidR="0091208C" w:rsidRDefault="00616624" w:rsidP="0022447C">
            <w:pPr>
              <w:spacing w:after="0"/>
              <w:contextualSpacing/>
              <w:jc w:val="center"/>
              <w:rPr>
                <w:b/>
                <w:color w:val="000000"/>
              </w:rPr>
            </w:pPr>
            <w:r w:rsidRPr="007C2048">
              <w:rPr>
                <w:b/>
                <w:color w:val="000000"/>
              </w:rPr>
              <w:t>З</w:t>
            </w:r>
            <w:r w:rsidR="00C15D3D" w:rsidRPr="007C2048">
              <w:rPr>
                <w:b/>
                <w:color w:val="000000"/>
              </w:rPr>
              <w:t>АДАНИЕ</w:t>
            </w:r>
            <w:r w:rsidR="00236541" w:rsidRPr="007C2048">
              <w:rPr>
                <w:b/>
                <w:color w:val="000000"/>
              </w:rPr>
              <w:br/>
            </w:r>
            <w:r w:rsidR="00893BF5" w:rsidRPr="007C2048">
              <w:rPr>
                <w:b/>
                <w:color w:val="000000"/>
              </w:rPr>
              <w:t>на разработку</w:t>
            </w:r>
            <w:r w:rsidR="00E07F35" w:rsidRPr="007C2048">
              <w:rPr>
                <w:b/>
                <w:color w:val="000000"/>
              </w:rPr>
              <w:t xml:space="preserve"> разделов</w:t>
            </w:r>
            <w:r w:rsidR="00893BF5" w:rsidRPr="007C2048">
              <w:rPr>
                <w:b/>
                <w:color w:val="000000"/>
              </w:rPr>
              <w:t xml:space="preserve"> проектной документации</w:t>
            </w:r>
            <w:r w:rsidR="0022447C" w:rsidRPr="007C2048">
              <w:rPr>
                <w:b/>
                <w:color w:val="000000"/>
              </w:rPr>
              <w:t xml:space="preserve"> на автоматизированные системы </w:t>
            </w:r>
          </w:p>
          <w:p w14:paraId="6C47E54B" w14:textId="2AFCAB36" w:rsidR="002A4192" w:rsidRPr="007C2048" w:rsidRDefault="0022447C" w:rsidP="0022447C">
            <w:pPr>
              <w:spacing w:after="0"/>
              <w:contextualSpacing/>
              <w:jc w:val="center"/>
            </w:pPr>
            <w:r w:rsidRPr="007C2048">
              <w:rPr>
                <w:b/>
                <w:color w:val="000000"/>
              </w:rPr>
              <w:t xml:space="preserve">управления </w:t>
            </w:r>
            <w:r w:rsidR="00893BF5" w:rsidRPr="007C2048">
              <w:rPr>
                <w:b/>
                <w:color w:val="000000"/>
              </w:rPr>
              <w:t xml:space="preserve">по </w:t>
            </w:r>
            <w:r w:rsidR="00E07F35" w:rsidRPr="007C2048">
              <w:rPr>
                <w:b/>
                <w:color w:val="000000"/>
              </w:rPr>
              <w:t>объекту «Нефтяной терминал «Порт бухта Север»</w:t>
            </w:r>
            <w:r w:rsidRPr="007C2048">
              <w:rPr>
                <w:b/>
                <w:color w:val="000000"/>
              </w:rPr>
              <w:t>, 2 и 3 этапы»</w:t>
            </w:r>
          </w:p>
        </w:tc>
      </w:tr>
    </w:tbl>
    <w:p w14:paraId="7D619BD5" w14:textId="77777777" w:rsidR="00DE7106" w:rsidRPr="007C2048" w:rsidRDefault="00DE7106">
      <w:pPr>
        <w:rPr>
          <w:sz w:val="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092"/>
        <w:gridCol w:w="6662"/>
      </w:tblGrid>
      <w:tr w:rsidR="00616624" w:rsidRPr="007C2048" w14:paraId="65413235" w14:textId="77777777" w:rsidTr="008B2E41">
        <w:tc>
          <w:tcPr>
            <w:tcW w:w="560" w:type="dxa"/>
            <w:shd w:val="clear" w:color="auto" w:fill="auto"/>
            <w:vAlign w:val="center"/>
          </w:tcPr>
          <w:p w14:paraId="24A44898" w14:textId="77777777" w:rsidR="00616624" w:rsidRPr="007C2048" w:rsidRDefault="00616624" w:rsidP="008F595F">
            <w:pPr>
              <w:spacing w:before="100" w:after="100"/>
              <w:jc w:val="center"/>
              <w:rPr>
                <w:b/>
                <w:color w:val="000000" w:themeColor="text1"/>
              </w:rPr>
            </w:pPr>
            <w:r w:rsidRPr="007C2048">
              <w:rPr>
                <w:b/>
                <w:color w:val="000000" w:themeColor="text1"/>
              </w:rPr>
              <w:t>№ п/п</w:t>
            </w:r>
          </w:p>
        </w:tc>
        <w:tc>
          <w:tcPr>
            <w:tcW w:w="3092" w:type="dxa"/>
            <w:shd w:val="clear" w:color="auto" w:fill="auto"/>
            <w:vAlign w:val="center"/>
          </w:tcPr>
          <w:p w14:paraId="4D81BFC4" w14:textId="77777777" w:rsidR="00616624" w:rsidRPr="007C2048" w:rsidRDefault="00616624" w:rsidP="008F595F">
            <w:pPr>
              <w:spacing w:before="100" w:after="100"/>
              <w:jc w:val="center"/>
              <w:rPr>
                <w:b/>
                <w:color w:val="000000" w:themeColor="text1"/>
              </w:rPr>
            </w:pPr>
            <w:r w:rsidRPr="007C2048">
              <w:rPr>
                <w:b/>
                <w:color w:val="000000" w:themeColor="text1"/>
              </w:rPr>
              <w:t xml:space="preserve">Перечень основных </w:t>
            </w:r>
            <w:r w:rsidR="00236541" w:rsidRPr="007C2048">
              <w:rPr>
                <w:b/>
                <w:color w:val="000000" w:themeColor="text1"/>
              </w:rPr>
              <w:br/>
            </w:r>
            <w:r w:rsidRPr="007C2048">
              <w:rPr>
                <w:b/>
                <w:color w:val="000000" w:themeColor="text1"/>
              </w:rPr>
              <w:t>данных и требований</w:t>
            </w:r>
          </w:p>
        </w:tc>
        <w:tc>
          <w:tcPr>
            <w:tcW w:w="6662" w:type="dxa"/>
            <w:shd w:val="clear" w:color="auto" w:fill="auto"/>
            <w:vAlign w:val="center"/>
          </w:tcPr>
          <w:p w14:paraId="05A6A629" w14:textId="77777777" w:rsidR="00616624" w:rsidRPr="007C2048" w:rsidRDefault="00616624" w:rsidP="008F595F">
            <w:pPr>
              <w:suppressAutoHyphens/>
              <w:spacing w:before="100" w:after="100"/>
              <w:jc w:val="center"/>
              <w:rPr>
                <w:b/>
                <w:color w:val="000000" w:themeColor="text1"/>
              </w:rPr>
            </w:pPr>
            <w:r w:rsidRPr="007C2048">
              <w:rPr>
                <w:b/>
                <w:color w:val="000000" w:themeColor="text1"/>
              </w:rPr>
              <w:t>Содержание основных данных и требований</w:t>
            </w:r>
          </w:p>
        </w:tc>
      </w:tr>
      <w:tr w:rsidR="008F595F" w:rsidRPr="007C2048" w14:paraId="7B99C7B4" w14:textId="77777777" w:rsidTr="008B2E41">
        <w:tc>
          <w:tcPr>
            <w:tcW w:w="560" w:type="dxa"/>
            <w:shd w:val="clear" w:color="auto" w:fill="auto"/>
            <w:vAlign w:val="center"/>
          </w:tcPr>
          <w:p w14:paraId="113007C1" w14:textId="77777777" w:rsidR="008F595F" w:rsidRPr="007C2048" w:rsidRDefault="008F595F" w:rsidP="002F0104">
            <w:pPr>
              <w:pStyle w:val="a5"/>
              <w:numPr>
                <w:ilvl w:val="0"/>
                <w:numId w:val="31"/>
              </w:numPr>
              <w:spacing w:before="100" w:after="100"/>
            </w:pPr>
          </w:p>
        </w:tc>
        <w:tc>
          <w:tcPr>
            <w:tcW w:w="3092" w:type="dxa"/>
            <w:shd w:val="clear" w:color="auto" w:fill="auto"/>
            <w:vAlign w:val="center"/>
          </w:tcPr>
          <w:p w14:paraId="7AA62B2F" w14:textId="06F509F9" w:rsidR="008F595F" w:rsidRPr="007C2048" w:rsidRDefault="008F595F" w:rsidP="008F595F">
            <w:pPr>
              <w:keepLines/>
              <w:spacing w:before="100" w:after="100"/>
              <w:ind w:left="57" w:right="57"/>
              <w:jc w:val="both"/>
              <w:rPr>
                <w:color w:val="000000" w:themeColor="text1"/>
              </w:rPr>
            </w:pPr>
            <w:r w:rsidRPr="00E93AE2">
              <w:t>Наименование объекта</w:t>
            </w:r>
          </w:p>
        </w:tc>
        <w:tc>
          <w:tcPr>
            <w:tcW w:w="6662" w:type="dxa"/>
            <w:shd w:val="clear" w:color="auto" w:fill="auto"/>
            <w:vAlign w:val="center"/>
          </w:tcPr>
          <w:p w14:paraId="53D3B37E" w14:textId="018C49D6" w:rsidR="008F595F" w:rsidRPr="007C2048" w:rsidRDefault="008F595F" w:rsidP="008F595F">
            <w:pPr>
              <w:keepLines/>
              <w:tabs>
                <w:tab w:val="num" w:pos="459"/>
              </w:tabs>
              <w:suppressAutoHyphens/>
              <w:spacing w:before="100" w:after="100"/>
              <w:ind w:left="34" w:right="57"/>
              <w:jc w:val="both"/>
              <w:rPr>
                <w:color w:val="000000" w:themeColor="text1"/>
              </w:rPr>
            </w:pPr>
            <w:r w:rsidRPr="0074278D">
              <w:rPr>
                <w:bCs/>
                <w:color w:val="000000"/>
              </w:rPr>
              <w:t>«Нефтяной терминал «Порт бухта Север», 2 и 3 этапы»</w:t>
            </w:r>
            <w:r w:rsidRPr="00E93AE2">
              <w:rPr>
                <w:bCs/>
                <w:color w:val="000000"/>
              </w:rPr>
              <w:t xml:space="preserve"> (далее – Объект)</w:t>
            </w:r>
          </w:p>
        </w:tc>
      </w:tr>
      <w:tr w:rsidR="008F595F" w:rsidRPr="007C2048" w14:paraId="5F8F64E5" w14:textId="77777777" w:rsidTr="008B2E41">
        <w:tc>
          <w:tcPr>
            <w:tcW w:w="560" w:type="dxa"/>
            <w:shd w:val="clear" w:color="auto" w:fill="auto"/>
            <w:vAlign w:val="center"/>
          </w:tcPr>
          <w:p w14:paraId="558F49E9" w14:textId="77777777" w:rsidR="008F595F" w:rsidRPr="007C2048" w:rsidRDefault="008F595F" w:rsidP="002F0104">
            <w:pPr>
              <w:pStyle w:val="a5"/>
              <w:numPr>
                <w:ilvl w:val="0"/>
                <w:numId w:val="31"/>
              </w:numPr>
              <w:spacing w:before="100" w:after="100"/>
            </w:pPr>
          </w:p>
        </w:tc>
        <w:tc>
          <w:tcPr>
            <w:tcW w:w="3092" w:type="dxa"/>
            <w:shd w:val="clear" w:color="auto" w:fill="auto"/>
            <w:vAlign w:val="center"/>
          </w:tcPr>
          <w:p w14:paraId="751363DB" w14:textId="7DF948F1" w:rsidR="008F595F" w:rsidRPr="007C2048" w:rsidRDefault="008F595F" w:rsidP="008F595F">
            <w:pPr>
              <w:keepLines/>
              <w:spacing w:before="100" w:after="120"/>
              <w:ind w:left="57" w:right="57"/>
              <w:jc w:val="both"/>
              <w:rPr>
                <w:color w:val="000000" w:themeColor="text1"/>
              </w:rPr>
            </w:pPr>
            <w:r w:rsidRPr="00E93AE2">
              <w:t>Местоположение объекта</w:t>
            </w:r>
          </w:p>
        </w:tc>
        <w:tc>
          <w:tcPr>
            <w:tcW w:w="6662" w:type="dxa"/>
            <w:shd w:val="clear" w:color="auto" w:fill="auto"/>
            <w:vAlign w:val="center"/>
          </w:tcPr>
          <w:p w14:paraId="03EABE33" w14:textId="5F703A37" w:rsidR="008F595F" w:rsidRPr="007C2048" w:rsidRDefault="008F595F" w:rsidP="008F595F">
            <w:pPr>
              <w:keepLines/>
              <w:tabs>
                <w:tab w:val="num" w:pos="459"/>
              </w:tabs>
              <w:suppressAutoHyphens/>
              <w:spacing w:before="100" w:after="100"/>
              <w:ind w:left="34" w:right="57"/>
              <w:jc w:val="both"/>
              <w:rPr>
                <w:color w:val="000000" w:themeColor="text1"/>
              </w:rPr>
            </w:pPr>
            <w:r w:rsidRPr="00E93AE2">
              <w:t>Российская Федерация, Красноярский край, Таймырский Долгано-Ненецкий муниципальный район, бухта Север</w:t>
            </w:r>
          </w:p>
        </w:tc>
      </w:tr>
      <w:tr w:rsidR="008F595F" w:rsidRPr="007C2048" w14:paraId="0D9FDA77" w14:textId="77777777" w:rsidTr="008B2E41">
        <w:tc>
          <w:tcPr>
            <w:tcW w:w="560" w:type="dxa"/>
            <w:shd w:val="clear" w:color="auto" w:fill="auto"/>
            <w:vAlign w:val="center"/>
          </w:tcPr>
          <w:p w14:paraId="1B1E9224" w14:textId="77777777" w:rsidR="008F595F" w:rsidRPr="007C2048" w:rsidRDefault="008F595F" w:rsidP="002F0104">
            <w:pPr>
              <w:pStyle w:val="a5"/>
              <w:numPr>
                <w:ilvl w:val="0"/>
                <w:numId w:val="31"/>
              </w:numPr>
              <w:spacing w:before="100" w:after="100"/>
            </w:pPr>
          </w:p>
        </w:tc>
        <w:tc>
          <w:tcPr>
            <w:tcW w:w="3092" w:type="dxa"/>
            <w:shd w:val="clear" w:color="auto" w:fill="auto"/>
            <w:vAlign w:val="center"/>
          </w:tcPr>
          <w:p w14:paraId="7ED92699" w14:textId="6F762E2A" w:rsidR="008F595F" w:rsidRPr="007C2048" w:rsidRDefault="008F595F" w:rsidP="008F595F">
            <w:pPr>
              <w:keepLines/>
              <w:spacing w:before="100" w:after="100"/>
              <w:ind w:left="57" w:right="57"/>
              <w:jc w:val="both"/>
              <w:rPr>
                <w:color w:val="000000" w:themeColor="text1"/>
              </w:rPr>
            </w:pPr>
            <w:r w:rsidRPr="00E93AE2">
              <w:t xml:space="preserve">Генеральный Заказчик </w:t>
            </w:r>
          </w:p>
        </w:tc>
        <w:tc>
          <w:tcPr>
            <w:tcW w:w="6662" w:type="dxa"/>
            <w:shd w:val="clear" w:color="auto" w:fill="auto"/>
            <w:vAlign w:val="center"/>
          </w:tcPr>
          <w:p w14:paraId="6BAAAC46" w14:textId="23D5E776" w:rsidR="008F595F" w:rsidRPr="007C2048" w:rsidRDefault="008F595F" w:rsidP="008F595F">
            <w:pPr>
              <w:keepLines/>
              <w:tabs>
                <w:tab w:val="num" w:pos="459"/>
              </w:tabs>
              <w:suppressAutoHyphens/>
              <w:spacing w:before="100" w:after="100"/>
              <w:ind w:left="34" w:right="57"/>
              <w:jc w:val="both"/>
              <w:rPr>
                <w:color w:val="000000" w:themeColor="text1"/>
              </w:rPr>
            </w:pPr>
            <w:r w:rsidRPr="0074278D">
              <w:rPr>
                <w:bCs/>
                <w:color w:val="000000"/>
              </w:rPr>
              <w:t>ООО «Восток Ойл»</w:t>
            </w:r>
          </w:p>
        </w:tc>
      </w:tr>
      <w:tr w:rsidR="008F595F" w:rsidRPr="00C1004E" w14:paraId="108DA0A9" w14:textId="77777777" w:rsidTr="008B2E41">
        <w:tc>
          <w:tcPr>
            <w:tcW w:w="560" w:type="dxa"/>
            <w:shd w:val="clear" w:color="auto" w:fill="auto"/>
            <w:vAlign w:val="center"/>
          </w:tcPr>
          <w:p w14:paraId="488CC366" w14:textId="77777777" w:rsidR="008F595F" w:rsidRPr="007C2048" w:rsidRDefault="008F595F" w:rsidP="002F0104">
            <w:pPr>
              <w:pStyle w:val="a5"/>
              <w:numPr>
                <w:ilvl w:val="0"/>
                <w:numId w:val="31"/>
              </w:numPr>
              <w:spacing w:before="100" w:after="100"/>
            </w:pPr>
          </w:p>
        </w:tc>
        <w:tc>
          <w:tcPr>
            <w:tcW w:w="3092" w:type="dxa"/>
            <w:shd w:val="clear" w:color="auto" w:fill="auto"/>
            <w:vAlign w:val="center"/>
          </w:tcPr>
          <w:p w14:paraId="5B30F46C" w14:textId="601D6A6A" w:rsidR="008F595F" w:rsidRPr="007C2048" w:rsidRDefault="008F595F" w:rsidP="008F595F">
            <w:pPr>
              <w:keepLines/>
              <w:spacing w:before="100" w:after="100"/>
              <w:ind w:left="57" w:right="57"/>
              <w:jc w:val="both"/>
              <w:rPr>
                <w:color w:val="000000" w:themeColor="text1"/>
              </w:rPr>
            </w:pPr>
            <w:r w:rsidRPr="00E93AE2">
              <w:t>Генеральная проектная организация (далее – Заказчик)</w:t>
            </w:r>
          </w:p>
        </w:tc>
        <w:tc>
          <w:tcPr>
            <w:tcW w:w="6662" w:type="dxa"/>
            <w:shd w:val="clear" w:color="auto" w:fill="auto"/>
            <w:vAlign w:val="center"/>
          </w:tcPr>
          <w:p w14:paraId="63884876" w14:textId="77777777" w:rsidR="008F595F" w:rsidRPr="00E93AE2" w:rsidRDefault="008F595F" w:rsidP="008F595F">
            <w:pPr>
              <w:widowControl w:val="0"/>
              <w:tabs>
                <w:tab w:val="num" w:pos="1352"/>
                <w:tab w:val="num" w:pos="6880"/>
              </w:tabs>
              <w:suppressAutoHyphens/>
              <w:spacing w:after="0"/>
              <w:jc w:val="both"/>
              <w:rPr>
                <w:color w:val="000000"/>
              </w:rPr>
            </w:pPr>
            <w:r w:rsidRPr="00E93AE2">
              <w:rPr>
                <w:snapToGrid w:val="0"/>
              </w:rPr>
              <w:t>АО «</w:t>
            </w:r>
            <w:r w:rsidRPr="00E93AE2">
              <w:rPr>
                <w:iCs/>
                <w:snapToGrid w:val="0"/>
              </w:rPr>
              <w:t>ЛЕНМОРНИИПРОЕКТ</w:t>
            </w:r>
            <w:r w:rsidRPr="00E93AE2">
              <w:rPr>
                <w:bCs/>
                <w:color w:val="000000"/>
              </w:rPr>
              <w:t>»</w:t>
            </w:r>
            <w:r w:rsidRPr="00E93AE2">
              <w:rPr>
                <w:i/>
                <w:iCs/>
                <w:snapToGrid w:val="0"/>
              </w:rPr>
              <w:t xml:space="preserve">, </w:t>
            </w:r>
            <w:r w:rsidRPr="00E93AE2">
              <w:rPr>
                <w:color w:val="000000"/>
              </w:rPr>
              <w:t xml:space="preserve">198035, Санкт-Петербург, </w:t>
            </w:r>
          </w:p>
          <w:p w14:paraId="7E50BC8B" w14:textId="77777777" w:rsidR="008F595F" w:rsidRPr="00E93AE2" w:rsidRDefault="008F595F" w:rsidP="008F595F">
            <w:pPr>
              <w:widowControl w:val="0"/>
              <w:tabs>
                <w:tab w:val="num" w:pos="1352"/>
                <w:tab w:val="num" w:pos="6880"/>
              </w:tabs>
              <w:suppressAutoHyphens/>
              <w:spacing w:after="0"/>
              <w:jc w:val="both"/>
              <w:rPr>
                <w:color w:val="000000"/>
              </w:rPr>
            </w:pPr>
            <w:r w:rsidRPr="00E93AE2">
              <w:rPr>
                <w:color w:val="000000"/>
              </w:rPr>
              <w:t>Межевой канал, д. 3, корпус 2</w:t>
            </w:r>
          </w:p>
          <w:p w14:paraId="001DC14F" w14:textId="7A5E0CFD" w:rsidR="008F595F" w:rsidRPr="008F595F" w:rsidRDefault="008F595F" w:rsidP="008F595F">
            <w:pPr>
              <w:keepLines/>
              <w:tabs>
                <w:tab w:val="num" w:pos="459"/>
              </w:tabs>
              <w:suppressAutoHyphens/>
              <w:spacing w:before="100" w:after="100"/>
              <w:ind w:left="34" w:right="57"/>
              <w:jc w:val="both"/>
              <w:rPr>
                <w:color w:val="000000" w:themeColor="text1"/>
                <w:lang w:val="en-US"/>
              </w:rPr>
            </w:pPr>
            <w:r w:rsidRPr="00E93AE2">
              <w:rPr>
                <w:lang w:val="en-US"/>
              </w:rPr>
              <w:t xml:space="preserve">e-mail: </w:t>
            </w:r>
            <w:hyperlink r:id="rId7" w:history="1">
              <w:r w:rsidRPr="00E93AE2">
                <w:rPr>
                  <w:rStyle w:val="ac"/>
                  <w:lang w:val="en-US"/>
                </w:rPr>
                <w:t>lenmor@lenmor.ru</w:t>
              </w:r>
            </w:hyperlink>
          </w:p>
        </w:tc>
      </w:tr>
      <w:tr w:rsidR="008F595F" w:rsidRPr="007C2048" w14:paraId="1E14B629" w14:textId="77777777" w:rsidTr="008B2E41">
        <w:tc>
          <w:tcPr>
            <w:tcW w:w="560" w:type="dxa"/>
            <w:shd w:val="clear" w:color="auto" w:fill="auto"/>
            <w:vAlign w:val="center"/>
          </w:tcPr>
          <w:p w14:paraId="24592646" w14:textId="77777777" w:rsidR="008F595F" w:rsidRPr="008B2E41" w:rsidRDefault="008F595F" w:rsidP="002F0104">
            <w:pPr>
              <w:pStyle w:val="a5"/>
              <w:numPr>
                <w:ilvl w:val="0"/>
                <w:numId w:val="31"/>
              </w:numPr>
              <w:spacing w:before="100" w:after="100"/>
              <w:rPr>
                <w:lang w:val="en-US"/>
              </w:rPr>
            </w:pPr>
          </w:p>
        </w:tc>
        <w:tc>
          <w:tcPr>
            <w:tcW w:w="3092" w:type="dxa"/>
            <w:shd w:val="clear" w:color="auto" w:fill="auto"/>
            <w:vAlign w:val="center"/>
          </w:tcPr>
          <w:p w14:paraId="0B1E1A17" w14:textId="052546B7" w:rsidR="008F595F" w:rsidRPr="007C2048" w:rsidRDefault="008F595F" w:rsidP="008F595F">
            <w:pPr>
              <w:keepLines/>
              <w:spacing w:before="100" w:after="100"/>
              <w:ind w:left="57" w:right="57"/>
              <w:jc w:val="both"/>
              <w:rPr>
                <w:color w:val="000000" w:themeColor="text1"/>
              </w:rPr>
            </w:pPr>
            <w:r w:rsidRPr="00E93AE2">
              <w:t>Исполнитель</w:t>
            </w:r>
          </w:p>
        </w:tc>
        <w:tc>
          <w:tcPr>
            <w:tcW w:w="6662" w:type="dxa"/>
            <w:shd w:val="clear" w:color="auto" w:fill="auto"/>
            <w:vAlign w:val="center"/>
          </w:tcPr>
          <w:p w14:paraId="2EF23CD6" w14:textId="01CF5AF1" w:rsidR="008F595F" w:rsidRPr="007C2048" w:rsidRDefault="00C1004E" w:rsidP="008F595F">
            <w:pPr>
              <w:keepLines/>
              <w:suppressAutoHyphens/>
              <w:spacing w:before="100" w:after="100"/>
              <w:ind w:left="34" w:right="57"/>
              <w:jc w:val="both"/>
              <w:rPr>
                <w:color w:val="000000" w:themeColor="text1"/>
              </w:rPr>
            </w:pPr>
            <w:r w:rsidRPr="00C1004E">
              <w:rPr>
                <w:bCs/>
                <w:i/>
                <w:iCs/>
                <w:color w:val="000000"/>
              </w:rPr>
              <w:t>Определяется по итогам закупочной процедуры</w:t>
            </w:r>
          </w:p>
        </w:tc>
      </w:tr>
      <w:tr w:rsidR="008F595F" w:rsidRPr="007C2048" w14:paraId="3C4B2668" w14:textId="77777777" w:rsidTr="008B2E41">
        <w:tc>
          <w:tcPr>
            <w:tcW w:w="560" w:type="dxa"/>
            <w:shd w:val="clear" w:color="auto" w:fill="auto"/>
            <w:vAlign w:val="center"/>
          </w:tcPr>
          <w:p w14:paraId="1B9D0343" w14:textId="77777777" w:rsidR="008F595F" w:rsidRPr="007C2048" w:rsidRDefault="008F595F" w:rsidP="002F0104">
            <w:pPr>
              <w:pStyle w:val="a5"/>
              <w:numPr>
                <w:ilvl w:val="0"/>
                <w:numId w:val="31"/>
              </w:numPr>
              <w:spacing w:before="100" w:after="100"/>
            </w:pPr>
          </w:p>
        </w:tc>
        <w:tc>
          <w:tcPr>
            <w:tcW w:w="3092" w:type="dxa"/>
            <w:shd w:val="clear" w:color="auto" w:fill="auto"/>
            <w:vAlign w:val="center"/>
          </w:tcPr>
          <w:p w14:paraId="7192D5F0" w14:textId="37B531A4" w:rsidR="008F595F" w:rsidRPr="007C2048" w:rsidRDefault="008F595F" w:rsidP="008F595F">
            <w:pPr>
              <w:keepLines/>
              <w:spacing w:before="100" w:after="100"/>
              <w:ind w:left="57" w:right="57"/>
              <w:jc w:val="both"/>
              <w:rPr>
                <w:color w:val="000000" w:themeColor="text1"/>
              </w:rPr>
            </w:pPr>
            <w:r w:rsidRPr="00E93AE2">
              <w:t>Стадия проектирования</w:t>
            </w:r>
          </w:p>
        </w:tc>
        <w:tc>
          <w:tcPr>
            <w:tcW w:w="6662" w:type="dxa"/>
            <w:shd w:val="clear" w:color="auto" w:fill="auto"/>
            <w:vAlign w:val="center"/>
          </w:tcPr>
          <w:p w14:paraId="292645A9" w14:textId="3D3E2DAF" w:rsidR="008F595F" w:rsidRPr="007C2048" w:rsidRDefault="008F595F" w:rsidP="008F595F">
            <w:pPr>
              <w:keepLines/>
              <w:suppressAutoHyphens/>
              <w:spacing w:before="100" w:after="100"/>
              <w:ind w:right="57"/>
              <w:jc w:val="both"/>
              <w:rPr>
                <w:color w:val="000000" w:themeColor="text1"/>
              </w:rPr>
            </w:pPr>
            <w:r>
              <w:rPr>
                <w:bCs/>
                <w:color w:val="000000"/>
              </w:rPr>
              <w:t>Проектная</w:t>
            </w:r>
            <w:r w:rsidRPr="00E93AE2">
              <w:rPr>
                <w:bCs/>
                <w:color w:val="000000"/>
              </w:rPr>
              <w:t xml:space="preserve"> документация (далее – </w:t>
            </w:r>
            <w:r>
              <w:rPr>
                <w:bCs/>
                <w:color w:val="000000"/>
              </w:rPr>
              <w:t>П</w:t>
            </w:r>
            <w:r w:rsidRPr="00E93AE2">
              <w:rPr>
                <w:bCs/>
                <w:color w:val="000000"/>
              </w:rPr>
              <w:t>Д)</w:t>
            </w:r>
          </w:p>
        </w:tc>
      </w:tr>
      <w:tr w:rsidR="008F595F" w:rsidRPr="007C2048" w14:paraId="29E0116C" w14:textId="77777777" w:rsidTr="008B2E41">
        <w:tc>
          <w:tcPr>
            <w:tcW w:w="560" w:type="dxa"/>
            <w:shd w:val="clear" w:color="auto" w:fill="auto"/>
            <w:vAlign w:val="center"/>
          </w:tcPr>
          <w:p w14:paraId="696497D4" w14:textId="77777777" w:rsidR="008F595F" w:rsidRPr="007C2048" w:rsidRDefault="008F595F" w:rsidP="002F0104">
            <w:pPr>
              <w:pStyle w:val="a5"/>
              <w:numPr>
                <w:ilvl w:val="0"/>
                <w:numId w:val="31"/>
              </w:numPr>
              <w:spacing w:before="100" w:after="100"/>
            </w:pPr>
          </w:p>
        </w:tc>
        <w:tc>
          <w:tcPr>
            <w:tcW w:w="3092" w:type="dxa"/>
            <w:shd w:val="clear" w:color="auto" w:fill="auto"/>
            <w:vAlign w:val="center"/>
          </w:tcPr>
          <w:p w14:paraId="5321A131" w14:textId="156B5989" w:rsidR="008F595F" w:rsidRPr="007C2048" w:rsidRDefault="008F595F" w:rsidP="008F595F">
            <w:pPr>
              <w:keepLines/>
              <w:spacing w:before="100" w:after="100"/>
              <w:ind w:left="57" w:right="57"/>
              <w:jc w:val="both"/>
              <w:rPr>
                <w:color w:val="000000" w:themeColor="text1"/>
              </w:rPr>
            </w:pPr>
            <w:r w:rsidRPr="00E93AE2">
              <w:t>Вид строительства</w:t>
            </w:r>
          </w:p>
        </w:tc>
        <w:tc>
          <w:tcPr>
            <w:tcW w:w="6662" w:type="dxa"/>
            <w:shd w:val="clear" w:color="auto" w:fill="auto"/>
            <w:vAlign w:val="center"/>
          </w:tcPr>
          <w:p w14:paraId="4C31B455" w14:textId="525690C5" w:rsidR="008F595F" w:rsidRPr="007C2048" w:rsidRDefault="008F595F" w:rsidP="008F595F">
            <w:pPr>
              <w:keepLines/>
              <w:suppressAutoHyphens/>
              <w:spacing w:before="100" w:after="100"/>
              <w:ind w:right="57"/>
              <w:jc w:val="both"/>
              <w:rPr>
                <w:color w:val="000000" w:themeColor="text1"/>
              </w:rPr>
            </w:pPr>
            <w:r w:rsidRPr="00E93AE2">
              <w:t>Новое строительство</w:t>
            </w:r>
          </w:p>
        </w:tc>
      </w:tr>
      <w:tr w:rsidR="008F595F" w:rsidRPr="007C2048" w14:paraId="133C3234" w14:textId="77777777" w:rsidTr="008B2E41">
        <w:tc>
          <w:tcPr>
            <w:tcW w:w="560" w:type="dxa"/>
            <w:shd w:val="clear" w:color="auto" w:fill="auto"/>
            <w:vAlign w:val="center"/>
          </w:tcPr>
          <w:p w14:paraId="396EEFB9" w14:textId="77777777" w:rsidR="008F595F" w:rsidRPr="007C2048" w:rsidRDefault="008F595F" w:rsidP="002F0104">
            <w:pPr>
              <w:pStyle w:val="a5"/>
              <w:numPr>
                <w:ilvl w:val="0"/>
                <w:numId w:val="31"/>
              </w:numPr>
              <w:spacing w:before="100" w:after="100"/>
            </w:pPr>
          </w:p>
        </w:tc>
        <w:tc>
          <w:tcPr>
            <w:tcW w:w="3092" w:type="dxa"/>
            <w:shd w:val="clear" w:color="auto" w:fill="auto"/>
            <w:vAlign w:val="center"/>
          </w:tcPr>
          <w:p w14:paraId="6FEF61FF" w14:textId="5DFCB1A7" w:rsidR="008F595F" w:rsidRPr="007C2048" w:rsidRDefault="008F595F" w:rsidP="008F595F">
            <w:pPr>
              <w:keepLines/>
              <w:spacing w:before="100" w:after="100"/>
              <w:ind w:left="57" w:right="57"/>
              <w:jc w:val="both"/>
              <w:rPr>
                <w:color w:val="000000" w:themeColor="text1"/>
              </w:rPr>
            </w:pPr>
            <w:r w:rsidRPr="00E93AE2">
              <w:t>Срок выполнения работ</w:t>
            </w:r>
          </w:p>
        </w:tc>
        <w:tc>
          <w:tcPr>
            <w:tcW w:w="6662" w:type="dxa"/>
            <w:shd w:val="clear" w:color="auto" w:fill="auto"/>
            <w:vAlign w:val="center"/>
          </w:tcPr>
          <w:p w14:paraId="4D8F7304" w14:textId="42383693" w:rsidR="008F595F" w:rsidRPr="007C2048" w:rsidRDefault="008F595F" w:rsidP="008F595F">
            <w:pPr>
              <w:keepLines/>
              <w:suppressAutoHyphens/>
              <w:spacing w:before="100" w:after="100"/>
              <w:ind w:right="57"/>
              <w:jc w:val="both"/>
              <w:rPr>
                <w:color w:val="000000" w:themeColor="text1"/>
              </w:rPr>
            </w:pPr>
            <w:r w:rsidRPr="00E93AE2">
              <w:t>В соответствии с Договором</w:t>
            </w:r>
          </w:p>
        </w:tc>
      </w:tr>
      <w:tr w:rsidR="00236541" w:rsidRPr="007C2048" w14:paraId="73222AFC" w14:textId="77777777" w:rsidTr="008B2E41">
        <w:tc>
          <w:tcPr>
            <w:tcW w:w="560" w:type="dxa"/>
            <w:shd w:val="clear" w:color="auto" w:fill="auto"/>
            <w:vAlign w:val="center"/>
          </w:tcPr>
          <w:p w14:paraId="2A0D3E99" w14:textId="77777777" w:rsidR="00236541" w:rsidRPr="007C2048" w:rsidRDefault="00236541" w:rsidP="002F0104">
            <w:pPr>
              <w:pStyle w:val="a5"/>
              <w:numPr>
                <w:ilvl w:val="0"/>
                <w:numId w:val="31"/>
              </w:numPr>
              <w:spacing w:before="100" w:after="100"/>
            </w:pPr>
          </w:p>
        </w:tc>
        <w:tc>
          <w:tcPr>
            <w:tcW w:w="3092" w:type="dxa"/>
            <w:shd w:val="clear" w:color="auto" w:fill="auto"/>
            <w:vAlign w:val="center"/>
          </w:tcPr>
          <w:p w14:paraId="59272CC0" w14:textId="77777777" w:rsidR="00236541" w:rsidRPr="007C2048" w:rsidRDefault="00236541" w:rsidP="008F595F">
            <w:pPr>
              <w:keepLines/>
              <w:spacing w:before="100" w:after="100"/>
              <w:ind w:left="57" w:right="57"/>
              <w:jc w:val="both"/>
              <w:rPr>
                <w:color w:val="000000" w:themeColor="text1"/>
              </w:rPr>
            </w:pPr>
            <w:r w:rsidRPr="007C2048">
              <w:rPr>
                <w:color w:val="000000" w:themeColor="text1"/>
              </w:rPr>
              <w:t xml:space="preserve">Требования к выделению этапов строительства </w:t>
            </w:r>
            <w:r w:rsidRPr="007C2048">
              <w:rPr>
                <w:color w:val="000000" w:themeColor="text1"/>
              </w:rPr>
              <w:br/>
              <w:t>объекта</w:t>
            </w:r>
          </w:p>
        </w:tc>
        <w:tc>
          <w:tcPr>
            <w:tcW w:w="6662" w:type="dxa"/>
            <w:shd w:val="clear" w:color="auto" w:fill="auto"/>
            <w:vAlign w:val="center"/>
          </w:tcPr>
          <w:p w14:paraId="4EECB24B" w14:textId="3A410F1C" w:rsidR="00236541" w:rsidRPr="007C2048" w:rsidRDefault="00236541" w:rsidP="002F0104">
            <w:pPr>
              <w:pStyle w:val="a5"/>
              <w:keepNext/>
              <w:numPr>
                <w:ilvl w:val="0"/>
                <w:numId w:val="6"/>
              </w:numPr>
              <w:suppressAutoHyphens/>
              <w:spacing w:before="100" w:after="100"/>
              <w:ind w:left="317" w:hanging="283"/>
              <w:jc w:val="both"/>
            </w:pPr>
            <w:r w:rsidRPr="007C2048">
              <w:t xml:space="preserve">В составе </w:t>
            </w:r>
            <w:r w:rsidR="00EC6AB7" w:rsidRPr="007C2048">
              <w:t>ПД</w:t>
            </w:r>
            <w:r w:rsidRPr="007C2048">
              <w:t xml:space="preserve"> предусмотреть выделение </w:t>
            </w:r>
            <w:r w:rsidR="00A147F9" w:rsidRPr="007C2048">
              <w:t xml:space="preserve">следующих </w:t>
            </w:r>
            <w:r w:rsidRPr="007C2048">
              <w:t>этапов строительства:</w:t>
            </w:r>
          </w:p>
          <w:p w14:paraId="6980BA57" w14:textId="77777777" w:rsidR="00236541" w:rsidRPr="007C2048" w:rsidRDefault="00236541" w:rsidP="002F0104">
            <w:pPr>
              <w:pStyle w:val="a5"/>
              <w:keepLines/>
              <w:numPr>
                <w:ilvl w:val="0"/>
                <w:numId w:val="7"/>
              </w:numPr>
              <w:spacing w:before="100" w:after="100"/>
              <w:ind w:left="884" w:right="57" w:hanging="283"/>
              <w:jc w:val="both"/>
            </w:pPr>
            <w:r w:rsidRPr="007C2048">
              <w:t>2 этап – строительство технологических причалов для отгрузки 50 млн. тонн нефти в год</w:t>
            </w:r>
            <w:r w:rsidR="00A147F9" w:rsidRPr="007C2048">
              <w:t xml:space="preserve">, </w:t>
            </w:r>
            <w:r w:rsidRPr="007C2048">
              <w:t xml:space="preserve">а также объектов </w:t>
            </w:r>
            <w:r w:rsidR="00E07F35" w:rsidRPr="007C2048">
              <w:t>федеральной собственности</w:t>
            </w:r>
            <w:r w:rsidRPr="007C2048">
              <w:t>, необходимых для функционирования Этапа 2.</w:t>
            </w:r>
          </w:p>
          <w:p w14:paraId="0A79864F" w14:textId="77777777" w:rsidR="00236541" w:rsidRPr="007C2048" w:rsidRDefault="00236541" w:rsidP="002F0104">
            <w:pPr>
              <w:pStyle w:val="a5"/>
              <w:keepNext/>
              <w:numPr>
                <w:ilvl w:val="0"/>
                <w:numId w:val="7"/>
              </w:numPr>
              <w:suppressAutoHyphens/>
              <w:spacing w:before="100" w:after="100"/>
              <w:ind w:left="884" w:hanging="283"/>
              <w:jc w:val="both"/>
            </w:pPr>
            <w:r w:rsidRPr="007C2048">
              <w:t>3 этап – строительство технологических причалов для отгрузки 25 млн. тонн нефти в год, а также строительство объектов федеральной собственности - акватории порта, средств навигационного оборудования, объектов системы обеспечения безопасности мореплавания.</w:t>
            </w:r>
          </w:p>
        </w:tc>
      </w:tr>
      <w:tr w:rsidR="00616624" w:rsidRPr="007C2048" w14:paraId="2E2A0021" w14:textId="77777777" w:rsidTr="008B2E41">
        <w:tc>
          <w:tcPr>
            <w:tcW w:w="560" w:type="dxa"/>
            <w:shd w:val="clear" w:color="auto" w:fill="auto"/>
            <w:vAlign w:val="center"/>
          </w:tcPr>
          <w:p w14:paraId="00D7FEC9" w14:textId="77777777" w:rsidR="00616624" w:rsidRPr="007C2048" w:rsidRDefault="00616624" w:rsidP="002F0104">
            <w:pPr>
              <w:pStyle w:val="a5"/>
              <w:numPr>
                <w:ilvl w:val="0"/>
                <w:numId w:val="31"/>
              </w:numPr>
              <w:spacing w:before="100" w:after="100"/>
            </w:pPr>
          </w:p>
        </w:tc>
        <w:tc>
          <w:tcPr>
            <w:tcW w:w="3092" w:type="dxa"/>
            <w:shd w:val="clear" w:color="auto" w:fill="auto"/>
            <w:vAlign w:val="center"/>
          </w:tcPr>
          <w:p w14:paraId="79561499" w14:textId="77777777" w:rsidR="00616624" w:rsidRPr="007C2048" w:rsidRDefault="005925F5" w:rsidP="008F595F">
            <w:pPr>
              <w:keepLines/>
              <w:spacing w:before="100" w:after="100"/>
              <w:ind w:left="57" w:right="57"/>
              <w:jc w:val="both"/>
              <w:rPr>
                <w:color w:val="000000" w:themeColor="text1"/>
              </w:rPr>
            </w:pPr>
            <w:r w:rsidRPr="007C2048">
              <w:rPr>
                <w:color w:val="000000" w:themeColor="text1"/>
              </w:rPr>
              <w:t xml:space="preserve">Требования к основным </w:t>
            </w:r>
            <w:r w:rsidR="00616624" w:rsidRPr="007C2048">
              <w:rPr>
                <w:color w:val="000000" w:themeColor="text1"/>
              </w:rPr>
              <w:t>технико-экономически</w:t>
            </w:r>
            <w:r w:rsidRPr="007C2048">
              <w:rPr>
                <w:color w:val="000000" w:themeColor="text1"/>
              </w:rPr>
              <w:t>м</w:t>
            </w:r>
            <w:r w:rsidR="00616624" w:rsidRPr="007C2048">
              <w:rPr>
                <w:color w:val="000000" w:themeColor="text1"/>
              </w:rPr>
              <w:t xml:space="preserve"> показа</w:t>
            </w:r>
            <w:r w:rsidRPr="007C2048">
              <w:rPr>
                <w:color w:val="000000" w:themeColor="text1"/>
              </w:rPr>
              <w:t>телям</w:t>
            </w:r>
          </w:p>
        </w:tc>
        <w:tc>
          <w:tcPr>
            <w:tcW w:w="6662" w:type="dxa"/>
            <w:shd w:val="clear" w:color="auto" w:fill="auto"/>
            <w:vAlign w:val="center"/>
          </w:tcPr>
          <w:p w14:paraId="76611888" w14:textId="77777777" w:rsidR="008F70B5" w:rsidRPr="007C2048" w:rsidRDefault="008F70B5" w:rsidP="002F0104">
            <w:pPr>
              <w:pStyle w:val="a5"/>
              <w:keepNext/>
              <w:numPr>
                <w:ilvl w:val="0"/>
                <w:numId w:val="21"/>
              </w:numPr>
              <w:suppressAutoHyphens/>
              <w:spacing w:before="100" w:after="100"/>
              <w:contextualSpacing w:val="0"/>
              <w:jc w:val="both"/>
            </w:pPr>
            <w:r w:rsidRPr="007C2048">
              <w:t>Общая мощность объекта с учетом объекта «Нефтяной терминал «Порт бухта Север» 101,1 млн. тонн нефти в год</w:t>
            </w:r>
            <w:r w:rsidR="00584E88" w:rsidRPr="007C2048">
              <w:t>.</w:t>
            </w:r>
          </w:p>
          <w:p w14:paraId="05F714D1" w14:textId="77777777" w:rsidR="008F70B5" w:rsidRPr="007C2048" w:rsidRDefault="00584E88" w:rsidP="002F0104">
            <w:pPr>
              <w:pStyle w:val="a5"/>
              <w:keepNext/>
              <w:numPr>
                <w:ilvl w:val="0"/>
                <w:numId w:val="1"/>
              </w:numPr>
              <w:suppressAutoHyphens/>
              <w:spacing w:before="100" w:after="100"/>
              <w:ind w:left="884" w:hanging="283"/>
              <w:contextualSpacing w:val="0"/>
              <w:jc w:val="both"/>
            </w:pPr>
            <w:r w:rsidRPr="007C2048">
              <w:t xml:space="preserve">мощность объекта на 2 этапе </w:t>
            </w:r>
            <w:r w:rsidR="008F70B5" w:rsidRPr="007C2048">
              <w:t xml:space="preserve">– </w:t>
            </w:r>
            <w:r w:rsidRPr="007C2048">
              <w:t>50</w:t>
            </w:r>
            <w:r w:rsidR="008F70B5" w:rsidRPr="007C2048">
              <w:t xml:space="preserve"> млн. тонн нефти в год</w:t>
            </w:r>
            <w:r w:rsidRPr="007C2048">
              <w:t xml:space="preserve"> (76,1 млн. тонн нефти в год с учетом объекта «Нефтяной терминал «Порт бухта Север»).</w:t>
            </w:r>
          </w:p>
          <w:p w14:paraId="72E64FB1" w14:textId="77777777" w:rsidR="008F70B5" w:rsidRPr="007C2048" w:rsidRDefault="008F70B5" w:rsidP="002F0104">
            <w:pPr>
              <w:pStyle w:val="a5"/>
              <w:keepNext/>
              <w:numPr>
                <w:ilvl w:val="0"/>
                <w:numId w:val="1"/>
              </w:numPr>
              <w:suppressAutoHyphens/>
              <w:spacing w:before="100" w:after="100"/>
              <w:ind w:left="884" w:hanging="283"/>
              <w:contextualSpacing w:val="0"/>
              <w:jc w:val="both"/>
            </w:pPr>
            <w:r w:rsidRPr="007C2048">
              <w:t xml:space="preserve">мощность объекта на 3 этапе – </w:t>
            </w:r>
            <w:r w:rsidR="00E07F35" w:rsidRPr="007C2048">
              <w:t>25</w:t>
            </w:r>
            <w:r w:rsidRPr="007C2048">
              <w:t xml:space="preserve"> млн. тонн нефти в год</w:t>
            </w:r>
            <w:r w:rsidR="00584E88" w:rsidRPr="007C2048">
              <w:t xml:space="preserve"> (101,1 млн. тонн нефти в год с учетом</w:t>
            </w:r>
            <w:r w:rsidR="003E045B" w:rsidRPr="007C2048">
              <w:t xml:space="preserve"> Этапа 2 и</w:t>
            </w:r>
            <w:r w:rsidR="00584E88" w:rsidRPr="007C2048">
              <w:t xml:space="preserve"> объекта «Нефтяной терминал «Порт бухта Север»)</w:t>
            </w:r>
          </w:p>
          <w:p w14:paraId="088C3B3B" w14:textId="77777777" w:rsidR="00616624" w:rsidRPr="007C2048" w:rsidRDefault="00584E88" w:rsidP="002F0104">
            <w:pPr>
              <w:pStyle w:val="a5"/>
              <w:keepNext/>
              <w:numPr>
                <w:ilvl w:val="0"/>
                <w:numId w:val="21"/>
              </w:numPr>
              <w:suppressAutoHyphens/>
              <w:spacing w:before="100" w:after="100"/>
              <w:contextualSpacing w:val="0"/>
              <w:jc w:val="both"/>
            </w:pPr>
            <w:r w:rsidRPr="007C2048">
              <w:t>Расчетные</w:t>
            </w:r>
            <w:r w:rsidR="00616624" w:rsidRPr="007C2048">
              <w:t xml:space="preserve"> суд</w:t>
            </w:r>
            <w:r w:rsidRPr="007C2048">
              <w:t>а</w:t>
            </w:r>
            <w:r w:rsidR="00616624" w:rsidRPr="007C2048">
              <w:t>:</w:t>
            </w:r>
          </w:p>
          <w:p w14:paraId="06C8F8B7" w14:textId="77777777" w:rsidR="00584E88" w:rsidRPr="007C2048" w:rsidRDefault="00584E88" w:rsidP="008F595F">
            <w:pPr>
              <w:keepNext/>
              <w:suppressAutoHyphens/>
              <w:spacing w:before="100" w:after="100"/>
              <w:ind w:firstLine="743"/>
              <w:jc w:val="both"/>
              <w:rPr>
                <w:u w:val="single"/>
              </w:rPr>
            </w:pPr>
            <w:r w:rsidRPr="007C2048">
              <w:rPr>
                <w:u w:val="single"/>
              </w:rPr>
              <w:t>Грузовое судно (нефтеналивное):</w:t>
            </w:r>
          </w:p>
          <w:p w14:paraId="66FA3362" w14:textId="77777777" w:rsidR="00584E88" w:rsidRPr="007C2048" w:rsidRDefault="00584E88" w:rsidP="002F0104">
            <w:pPr>
              <w:pStyle w:val="af7"/>
              <w:numPr>
                <w:ilvl w:val="0"/>
                <w:numId w:val="3"/>
              </w:numPr>
              <w:suppressAutoHyphens/>
              <w:spacing w:before="100" w:after="100" w:line="276" w:lineRule="auto"/>
              <w:ind w:left="1168" w:hanging="283"/>
              <w:jc w:val="both"/>
              <w:rPr>
                <w:rFonts w:ascii="Times New Roman" w:hAnsi="Times New Roman"/>
                <w:snapToGrid/>
                <w:spacing w:val="-4"/>
                <w:sz w:val="24"/>
                <w:szCs w:val="24"/>
              </w:rPr>
            </w:pPr>
            <w:r w:rsidRPr="007C2048">
              <w:rPr>
                <w:rFonts w:ascii="Times New Roman" w:hAnsi="Times New Roman"/>
                <w:snapToGrid/>
                <w:spacing w:val="-4"/>
                <w:sz w:val="24"/>
                <w:szCs w:val="24"/>
              </w:rPr>
              <w:t>арктический танкер Аrc7 (НОА-100);</w:t>
            </w:r>
          </w:p>
          <w:p w14:paraId="27922B91" w14:textId="77777777" w:rsidR="001F5ABF" w:rsidRPr="007C2048" w:rsidRDefault="001F5ABF" w:rsidP="002F0104">
            <w:pPr>
              <w:pStyle w:val="a5"/>
              <w:numPr>
                <w:ilvl w:val="0"/>
                <w:numId w:val="2"/>
              </w:numPr>
              <w:spacing w:before="100" w:after="100"/>
              <w:ind w:left="1310" w:hanging="284"/>
              <w:jc w:val="both"/>
            </w:pPr>
            <w:r w:rsidRPr="007C2048">
              <w:t>Дедвейт 120 000 тонн;</w:t>
            </w:r>
          </w:p>
          <w:p w14:paraId="2D9E21E8" w14:textId="77777777" w:rsidR="00584E88" w:rsidRPr="007C2048" w:rsidRDefault="00584E88" w:rsidP="002F0104">
            <w:pPr>
              <w:pStyle w:val="a5"/>
              <w:numPr>
                <w:ilvl w:val="0"/>
                <w:numId w:val="2"/>
              </w:numPr>
              <w:spacing w:before="100" w:after="100"/>
              <w:ind w:left="1310" w:hanging="284"/>
              <w:jc w:val="both"/>
            </w:pPr>
            <w:r w:rsidRPr="007C2048">
              <w:t>длина судна – 269,0 м;</w:t>
            </w:r>
          </w:p>
          <w:p w14:paraId="26879F05" w14:textId="77777777" w:rsidR="00584E88" w:rsidRPr="007C2048" w:rsidRDefault="00584E88" w:rsidP="002F0104">
            <w:pPr>
              <w:pStyle w:val="a5"/>
              <w:numPr>
                <w:ilvl w:val="0"/>
                <w:numId w:val="2"/>
              </w:numPr>
              <w:spacing w:before="100" w:after="100"/>
              <w:ind w:left="1310" w:hanging="284"/>
              <w:jc w:val="both"/>
            </w:pPr>
            <w:r w:rsidRPr="007C2048">
              <w:t>ширина судна – 44,0 м;</w:t>
            </w:r>
          </w:p>
          <w:p w14:paraId="3BEC3F36" w14:textId="77777777" w:rsidR="00616624" w:rsidRPr="007C2048" w:rsidRDefault="00584E88" w:rsidP="002F0104">
            <w:pPr>
              <w:pStyle w:val="a5"/>
              <w:numPr>
                <w:ilvl w:val="0"/>
                <w:numId w:val="2"/>
              </w:numPr>
              <w:spacing w:before="100" w:after="100"/>
              <w:ind w:left="1310" w:hanging="284"/>
              <w:jc w:val="both"/>
              <w:rPr>
                <w:color w:val="000000" w:themeColor="text1"/>
              </w:rPr>
            </w:pPr>
            <w:r w:rsidRPr="007C2048">
              <w:t>осадка судна в грузу – 14,5 м.</w:t>
            </w:r>
          </w:p>
          <w:p w14:paraId="7141BD87" w14:textId="77777777" w:rsidR="00584E88" w:rsidRPr="007C2048" w:rsidRDefault="00584E88" w:rsidP="008F595F">
            <w:pPr>
              <w:spacing w:before="100" w:after="100"/>
              <w:ind w:firstLine="743"/>
              <w:jc w:val="both"/>
              <w:rPr>
                <w:color w:val="000000" w:themeColor="text1"/>
                <w:u w:val="single"/>
              </w:rPr>
            </w:pPr>
            <w:r w:rsidRPr="007C2048">
              <w:rPr>
                <w:color w:val="000000" w:themeColor="text1"/>
                <w:u w:val="single"/>
              </w:rPr>
              <w:t>Грузовые суда (строительные грузы):</w:t>
            </w:r>
          </w:p>
          <w:p w14:paraId="0210C5C1" w14:textId="77777777" w:rsidR="00584E88" w:rsidRPr="007C2048" w:rsidRDefault="00584E88" w:rsidP="002F0104">
            <w:pPr>
              <w:pStyle w:val="a5"/>
              <w:numPr>
                <w:ilvl w:val="0"/>
                <w:numId w:val="3"/>
              </w:numPr>
              <w:spacing w:before="100" w:after="100"/>
              <w:ind w:left="1168" w:hanging="283"/>
              <w:contextualSpacing w:val="0"/>
              <w:jc w:val="both"/>
            </w:pPr>
            <w:r w:rsidRPr="007C2048">
              <w:t>Судно СОА-23 (причал № 1,2)</w:t>
            </w:r>
          </w:p>
          <w:p w14:paraId="587F2B31" w14:textId="77777777" w:rsidR="00584E88" w:rsidRPr="007C2048" w:rsidRDefault="00584E88" w:rsidP="002F0104">
            <w:pPr>
              <w:pStyle w:val="a5"/>
              <w:numPr>
                <w:ilvl w:val="0"/>
                <w:numId w:val="5"/>
              </w:numPr>
              <w:spacing w:before="100" w:after="100"/>
              <w:ind w:left="1310" w:hanging="284"/>
              <w:jc w:val="both"/>
            </w:pPr>
            <w:r w:rsidRPr="007C2048">
              <w:t>Дедвейт 23 000 тонн;</w:t>
            </w:r>
          </w:p>
          <w:p w14:paraId="21A8EBD8" w14:textId="77777777" w:rsidR="00584E88" w:rsidRPr="007C2048" w:rsidRDefault="00584E88" w:rsidP="002F0104">
            <w:pPr>
              <w:pStyle w:val="a5"/>
              <w:numPr>
                <w:ilvl w:val="0"/>
                <w:numId w:val="5"/>
              </w:numPr>
              <w:spacing w:before="100" w:after="100"/>
              <w:ind w:left="1310" w:hanging="284"/>
              <w:jc w:val="both"/>
            </w:pPr>
            <w:r w:rsidRPr="007C2048">
              <w:t>Длина судна 173,55 м;</w:t>
            </w:r>
          </w:p>
          <w:p w14:paraId="686C7D4E" w14:textId="77777777" w:rsidR="00584E88" w:rsidRPr="007C2048" w:rsidRDefault="00584E88" w:rsidP="002F0104">
            <w:pPr>
              <w:pStyle w:val="a5"/>
              <w:numPr>
                <w:ilvl w:val="0"/>
                <w:numId w:val="5"/>
              </w:numPr>
              <w:spacing w:before="100" w:after="100"/>
              <w:ind w:left="1310" w:hanging="284"/>
              <w:jc w:val="both"/>
            </w:pPr>
            <w:r w:rsidRPr="007C2048">
              <w:t>Ширина судна – 24,5 м;</w:t>
            </w:r>
          </w:p>
          <w:p w14:paraId="25101040" w14:textId="77777777" w:rsidR="00584E88" w:rsidRPr="007C2048" w:rsidRDefault="00584E88" w:rsidP="002F0104">
            <w:pPr>
              <w:pStyle w:val="a5"/>
              <w:numPr>
                <w:ilvl w:val="0"/>
                <w:numId w:val="5"/>
              </w:numPr>
              <w:spacing w:before="100" w:after="100"/>
              <w:ind w:left="1310" w:hanging="284"/>
              <w:jc w:val="both"/>
            </w:pPr>
            <w:r w:rsidRPr="007C2048">
              <w:t>Осадка судна в грузу – 11,35 м</w:t>
            </w:r>
          </w:p>
          <w:p w14:paraId="744C24D7" w14:textId="77777777" w:rsidR="00584E88" w:rsidRPr="007C2048" w:rsidRDefault="00584E88" w:rsidP="002F0104">
            <w:pPr>
              <w:pStyle w:val="a5"/>
              <w:numPr>
                <w:ilvl w:val="0"/>
                <w:numId w:val="3"/>
              </w:numPr>
              <w:spacing w:before="240" w:after="100"/>
              <w:ind w:left="1168" w:hanging="283"/>
              <w:contextualSpacing w:val="0"/>
              <w:jc w:val="both"/>
            </w:pPr>
            <w:r w:rsidRPr="007C2048">
              <w:t>Судно СОА-7</w:t>
            </w:r>
          </w:p>
          <w:p w14:paraId="282E31C9" w14:textId="77777777" w:rsidR="00584E88" w:rsidRPr="007C2048" w:rsidRDefault="00584E88" w:rsidP="002F0104">
            <w:pPr>
              <w:pStyle w:val="a5"/>
              <w:numPr>
                <w:ilvl w:val="0"/>
                <w:numId w:val="5"/>
              </w:numPr>
              <w:spacing w:before="100" w:after="100"/>
              <w:ind w:left="1310" w:hanging="284"/>
              <w:jc w:val="both"/>
            </w:pPr>
            <w:r w:rsidRPr="007C2048">
              <w:t>Дедвейт 7075 тонн;</w:t>
            </w:r>
          </w:p>
          <w:p w14:paraId="0F38B23B" w14:textId="77777777" w:rsidR="00584E88" w:rsidRPr="007C2048" w:rsidRDefault="00584E88" w:rsidP="002F0104">
            <w:pPr>
              <w:pStyle w:val="a5"/>
              <w:numPr>
                <w:ilvl w:val="0"/>
                <w:numId w:val="5"/>
              </w:numPr>
              <w:spacing w:before="100" w:after="100"/>
              <w:ind w:left="1310" w:hanging="284"/>
              <w:jc w:val="both"/>
            </w:pPr>
            <w:r w:rsidRPr="007C2048">
              <w:t>Длина судна – 131,6 м;</w:t>
            </w:r>
          </w:p>
          <w:p w14:paraId="0D1A3C7B" w14:textId="77777777" w:rsidR="00584E88" w:rsidRPr="007C2048" w:rsidRDefault="00584E88" w:rsidP="002F0104">
            <w:pPr>
              <w:pStyle w:val="a5"/>
              <w:numPr>
                <w:ilvl w:val="0"/>
                <w:numId w:val="5"/>
              </w:numPr>
              <w:spacing w:before="100" w:after="100"/>
              <w:ind w:left="1310" w:hanging="284"/>
              <w:jc w:val="both"/>
            </w:pPr>
            <w:r w:rsidRPr="007C2048">
              <w:t>Ширина судна – 19,3 м;</w:t>
            </w:r>
          </w:p>
          <w:p w14:paraId="428EF341" w14:textId="77777777" w:rsidR="00584E88" w:rsidRPr="007C2048" w:rsidRDefault="00584E88" w:rsidP="002F0104">
            <w:pPr>
              <w:pStyle w:val="a5"/>
              <w:numPr>
                <w:ilvl w:val="0"/>
                <w:numId w:val="5"/>
              </w:numPr>
              <w:spacing w:before="100" w:after="100"/>
              <w:ind w:left="1310" w:hanging="284"/>
              <w:jc w:val="both"/>
            </w:pPr>
            <w:r w:rsidRPr="007C2048">
              <w:t>Осадка судна в грузу – 7,0 м.</w:t>
            </w:r>
          </w:p>
          <w:p w14:paraId="0116E3C7" w14:textId="77777777" w:rsidR="00584E88" w:rsidRPr="007C2048" w:rsidRDefault="00584E88" w:rsidP="008F595F">
            <w:pPr>
              <w:spacing w:before="100" w:after="100"/>
              <w:ind w:firstLine="743"/>
              <w:jc w:val="both"/>
              <w:rPr>
                <w:color w:val="000000" w:themeColor="text1"/>
                <w:u w:val="single"/>
              </w:rPr>
            </w:pPr>
            <w:r w:rsidRPr="007C2048">
              <w:rPr>
                <w:color w:val="000000" w:themeColor="text1"/>
                <w:u w:val="single"/>
              </w:rPr>
              <w:t>Суда портового флота:</w:t>
            </w:r>
          </w:p>
          <w:p w14:paraId="662CF0A1" w14:textId="77777777" w:rsidR="00584E88" w:rsidRPr="007C2048" w:rsidRDefault="00584E88" w:rsidP="002F0104">
            <w:pPr>
              <w:pStyle w:val="a5"/>
              <w:numPr>
                <w:ilvl w:val="0"/>
                <w:numId w:val="3"/>
              </w:numPr>
              <w:spacing w:before="100" w:after="100"/>
              <w:ind w:left="1168" w:hanging="283"/>
              <w:contextualSpacing w:val="0"/>
              <w:jc w:val="both"/>
            </w:pPr>
            <w:r w:rsidRPr="007C2048">
              <w:t>Буксир-кантовщик (типа "ПУР")</w:t>
            </w:r>
          </w:p>
          <w:p w14:paraId="65183830" w14:textId="77777777" w:rsidR="00584E88" w:rsidRPr="007C2048" w:rsidRDefault="00584E88" w:rsidP="002F0104">
            <w:pPr>
              <w:pStyle w:val="a5"/>
              <w:numPr>
                <w:ilvl w:val="0"/>
                <w:numId w:val="5"/>
              </w:numPr>
              <w:spacing w:before="100" w:after="100"/>
              <w:ind w:left="1310" w:hanging="284"/>
              <w:jc w:val="both"/>
            </w:pPr>
            <w:r w:rsidRPr="007C2048">
              <w:t>Дедвейт 130 тонн;</w:t>
            </w:r>
          </w:p>
          <w:p w14:paraId="6D307DB9" w14:textId="77777777" w:rsidR="00584E88" w:rsidRPr="007C2048" w:rsidRDefault="00584E88" w:rsidP="002F0104">
            <w:pPr>
              <w:pStyle w:val="a5"/>
              <w:numPr>
                <w:ilvl w:val="0"/>
                <w:numId w:val="5"/>
              </w:numPr>
              <w:spacing w:before="100" w:after="100"/>
              <w:ind w:left="1310" w:hanging="284"/>
              <w:jc w:val="both"/>
            </w:pPr>
            <w:r w:rsidRPr="007C2048">
              <w:t>Длина судна 30,9 м;</w:t>
            </w:r>
          </w:p>
          <w:p w14:paraId="78541ECF" w14:textId="77777777" w:rsidR="00584E88" w:rsidRPr="007C2048" w:rsidRDefault="00584E88" w:rsidP="002F0104">
            <w:pPr>
              <w:pStyle w:val="a5"/>
              <w:numPr>
                <w:ilvl w:val="0"/>
                <w:numId w:val="5"/>
              </w:numPr>
              <w:spacing w:before="100" w:after="100"/>
              <w:ind w:left="1310" w:hanging="284"/>
              <w:jc w:val="both"/>
            </w:pPr>
            <w:r w:rsidRPr="007C2048">
              <w:t>Ширина судна – 11,2 м;</w:t>
            </w:r>
          </w:p>
          <w:p w14:paraId="4E2EEE19" w14:textId="77777777" w:rsidR="00584E88" w:rsidRPr="007C2048" w:rsidRDefault="00584E88" w:rsidP="002F0104">
            <w:pPr>
              <w:pStyle w:val="a5"/>
              <w:numPr>
                <w:ilvl w:val="0"/>
                <w:numId w:val="5"/>
              </w:numPr>
              <w:spacing w:before="100" w:after="100"/>
              <w:ind w:left="1310" w:hanging="284"/>
              <w:jc w:val="both"/>
            </w:pPr>
            <w:r w:rsidRPr="007C2048">
              <w:t>Осадка судна в грузу – 4,03 м</w:t>
            </w:r>
          </w:p>
          <w:p w14:paraId="79711B81" w14:textId="77777777" w:rsidR="00584E88" w:rsidRPr="007C2048" w:rsidRDefault="00584E88" w:rsidP="002F0104">
            <w:pPr>
              <w:pStyle w:val="a5"/>
              <w:numPr>
                <w:ilvl w:val="0"/>
                <w:numId w:val="3"/>
              </w:numPr>
              <w:spacing w:before="240" w:after="100"/>
              <w:jc w:val="both"/>
            </w:pPr>
            <w:r w:rsidRPr="007C2048">
              <w:t>Буксир-кантовщик (типа "Юрибей ")</w:t>
            </w:r>
          </w:p>
          <w:p w14:paraId="03392FAF" w14:textId="77777777" w:rsidR="00584E88" w:rsidRPr="007C2048" w:rsidRDefault="00584E88" w:rsidP="002F0104">
            <w:pPr>
              <w:pStyle w:val="a5"/>
              <w:numPr>
                <w:ilvl w:val="0"/>
                <w:numId w:val="5"/>
              </w:numPr>
              <w:spacing w:before="100" w:after="100"/>
              <w:ind w:left="1310" w:hanging="284"/>
              <w:jc w:val="both"/>
            </w:pPr>
            <w:r w:rsidRPr="007C2048">
              <w:t>Дедвейт 260 тонн;</w:t>
            </w:r>
          </w:p>
          <w:p w14:paraId="43E6FDF4" w14:textId="77777777" w:rsidR="00584E88" w:rsidRPr="007C2048" w:rsidRDefault="00584E88" w:rsidP="002F0104">
            <w:pPr>
              <w:pStyle w:val="a5"/>
              <w:numPr>
                <w:ilvl w:val="0"/>
                <w:numId w:val="5"/>
              </w:numPr>
              <w:spacing w:before="100" w:after="100"/>
              <w:ind w:left="1310" w:hanging="284"/>
              <w:jc w:val="both"/>
            </w:pPr>
            <w:r w:rsidRPr="007C2048">
              <w:t>Длина судна 39,5 м;</w:t>
            </w:r>
          </w:p>
          <w:p w14:paraId="0FA94805" w14:textId="77777777" w:rsidR="00584E88" w:rsidRPr="007C2048" w:rsidRDefault="00584E88" w:rsidP="002F0104">
            <w:pPr>
              <w:pStyle w:val="a5"/>
              <w:numPr>
                <w:ilvl w:val="0"/>
                <w:numId w:val="5"/>
              </w:numPr>
              <w:spacing w:before="100" w:after="100"/>
              <w:ind w:left="1310" w:hanging="284"/>
              <w:jc w:val="both"/>
            </w:pPr>
            <w:r w:rsidRPr="007C2048">
              <w:t>Ширина судна – 14,0 м;</w:t>
            </w:r>
          </w:p>
          <w:p w14:paraId="6C3CB225" w14:textId="77777777" w:rsidR="00584E88" w:rsidRPr="007C2048" w:rsidRDefault="00584E88" w:rsidP="002F0104">
            <w:pPr>
              <w:pStyle w:val="a5"/>
              <w:numPr>
                <w:ilvl w:val="0"/>
                <w:numId w:val="5"/>
              </w:numPr>
              <w:spacing w:before="100" w:after="100"/>
              <w:ind w:left="1310" w:hanging="284"/>
              <w:jc w:val="both"/>
            </w:pPr>
            <w:r w:rsidRPr="007C2048">
              <w:t>Осадка судна в грузу – 7,1 м</w:t>
            </w:r>
          </w:p>
          <w:p w14:paraId="6F8B1679" w14:textId="77777777" w:rsidR="00584E88" w:rsidRPr="007C2048" w:rsidRDefault="00584E88" w:rsidP="002F0104">
            <w:pPr>
              <w:pStyle w:val="a5"/>
              <w:numPr>
                <w:ilvl w:val="0"/>
                <w:numId w:val="4"/>
              </w:numPr>
              <w:spacing w:before="240" w:after="100"/>
              <w:ind w:left="1168" w:hanging="283"/>
              <w:contextualSpacing w:val="0"/>
              <w:jc w:val="both"/>
            </w:pPr>
            <w:r w:rsidRPr="007C2048">
              <w:t>Буксир-кантовщик «Волчок»</w:t>
            </w:r>
          </w:p>
          <w:p w14:paraId="45EA027D" w14:textId="77777777" w:rsidR="00584E88" w:rsidRPr="007C2048" w:rsidRDefault="00584E88" w:rsidP="002F0104">
            <w:pPr>
              <w:pStyle w:val="a5"/>
              <w:numPr>
                <w:ilvl w:val="0"/>
                <w:numId w:val="5"/>
              </w:numPr>
              <w:spacing w:before="100" w:after="100"/>
              <w:ind w:left="1310" w:hanging="284"/>
              <w:jc w:val="both"/>
            </w:pPr>
            <w:r w:rsidRPr="007C2048">
              <w:t>Дедвейт 50 тонн;</w:t>
            </w:r>
          </w:p>
          <w:p w14:paraId="3D6E49DB" w14:textId="77777777" w:rsidR="00584E88" w:rsidRPr="007C2048" w:rsidRDefault="00584E88" w:rsidP="002F0104">
            <w:pPr>
              <w:pStyle w:val="a5"/>
              <w:numPr>
                <w:ilvl w:val="0"/>
                <w:numId w:val="5"/>
              </w:numPr>
              <w:spacing w:before="100" w:after="100"/>
              <w:ind w:left="1310" w:hanging="284"/>
              <w:jc w:val="both"/>
            </w:pPr>
            <w:r w:rsidRPr="007C2048">
              <w:t>Длина судна 20,4 м;</w:t>
            </w:r>
          </w:p>
          <w:p w14:paraId="4B14253C" w14:textId="77777777" w:rsidR="00584E88" w:rsidRPr="007C2048" w:rsidRDefault="00584E88" w:rsidP="002F0104">
            <w:pPr>
              <w:pStyle w:val="a5"/>
              <w:numPr>
                <w:ilvl w:val="0"/>
                <w:numId w:val="5"/>
              </w:numPr>
              <w:spacing w:before="100" w:after="100"/>
              <w:ind w:left="1310" w:hanging="284"/>
              <w:jc w:val="both"/>
            </w:pPr>
            <w:r w:rsidRPr="007C2048">
              <w:lastRenderedPageBreak/>
              <w:t>Ширина судна – 8,5 м;</w:t>
            </w:r>
          </w:p>
          <w:p w14:paraId="5EE53DFF" w14:textId="77777777" w:rsidR="00584E88" w:rsidRPr="007C2048" w:rsidRDefault="00584E88" w:rsidP="002F0104">
            <w:pPr>
              <w:pStyle w:val="a5"/>
              <w:numPr>
                <w:ilvl w:val="0"/>
                <w:numId w:val="5"/>
              </w:numPr>
              <w:spacing w:before="100" w:after="100"/>
              <w:ind w:left="1310" w:hanging="284"/>
              <w:jc w:val="both"/>
            </w:pPr>
            <w:r w:rsidRPr="007C2048">
              <w:t>Осадка судна в грузу – 2,9 м</w:t>
            </w:r>
          </w:p>
          <w:p w14:paraId="1B883941" w14:textId="77777777" w:rsidR="00584E88" w:rsidRPr="007C2048" w:rsidRDefault="00584E88" w:rsidP="002F0104">
            <w:pPr>
              <w:pStyle w:val="a5"/>
              <w:numPr>
                <w:ilvl w:val="0"/>
                <w:numId w:val="4"/>
              </w:numPr>
              <w:spacing w:before="240" w:after="100"/>
              <w:ind w:left="1168" w:hanging="283"/>
              <w:contextualSpacing w:val="0"/>
              <w:jc w:val="both"/>
            </w:pPr>
            <w:r w:rsidRPr="007C2048">
              <w:t>Ледокол (проект "Aker ARC 124")</w:t>
            </w:r>
          </w:p>
          <w:p w14:paraId="54092F61" w14:textId="77777777" w:rsidR="00584E88" w:rsidRPr="007C2048" w:rsidRDefault="00584E88" w:rsidP="002F0104">
            <w:pPr>
              <w:pStyle w:val="a5"/>
              <w:numPr>
                <w:ilvl w:val="0"/>
                <w:numId w:val="5"/>
              </w:numPr>
              <w:spacing w:before="100" w:after="100"/>
              <w:ind w:left="1310" w:hanging="284"/>
              <w:jc w:val="both"/>
            </w:pPr>
            <w:r w:rsidRPr="007C2048">
              <w:t>Длина судна 89,2 м;</w:t>
            </w:r>
          </w:p>
          <w:p w14:paraId="7F6B81FD" w14:textId="77777777" w:rsidR="00584E88" w:rsidRPr="007C2048" w:rsidRDefault="00584E88" w:rsidP="002F0104">
            <w:pPr>
              <w:pStyle w:val="a5"/>
              <w:numPr>
                <w:ilvl w:val="0"/>
                <w:numId w:val="5"/>
              </w:numPr>
              <w:spacing w:before="100" w:after="100"/>
              <w:ind w:left="1310" w:hanging="284"/>
              <w:jc w:val="both"/>
            </w:pPr>
            <w:r w:rsidRPr="007C2048">
              <w:t>Ширина судна – 19,9 м;</w:t>
            </w:r>
          </w:p>
          <w:p w14:paraId="5A66BA60" w14:textId="77777777" w:rsidR="00584E88" w:rsidRPr="007C2048" w:rsidRDefault="00584E88" w:rsidP="002F0104">
            <w:pPr>
              <w:pStyle w:val="a5"/>
              <w:numPr>
                <w:ilvl w:val="0"/>
                <w:numId w:val="5"/>
              </w:numPr>
              <w:spacing w:before="100" w:after="100"/>
              <w:ind w:left="1310" w:hanging="284"/>
              <w:jc w:val="both"/>
            </w:pPr>
            <w:r w:rsidRPr="007C2048">
              <w:t>Осадка судна в грузу – 7,5 м</w:t>
            </w:r>
          </w:p>
          <w:p w14:paraId="3208CB45" w14:textId="77777777" w:rsidR="00584E88" w:rsidRPr="007C2048" w:rsidRDefault="00584E88" w:rsidP="002F0104">
            <w:pPr>
              <w:pStyle w:val="a5"/>
              <w:numPr>
                <w:ilvl w:val="0"/>
                <w:numId w:val="4"/>
              </w:numPr>
              <w:spacing w:before="240" w:after="100"/>
              <w:ind w:left="1168" w:hanging="283"/>
              <w:contextualSpacing w:val="0"/>
              <w:jc w:val="both"/>
            </w:pPr>
            <w:r w:rsidRPr="007C2048">
              <w:t>Нефтемусоросборщик (проект 21460)</w:t>
            </w:r>
          </w:p>
          <w:p w14:paraId="166ADA1B" w14:textId="77777777" w:rsidR="00584E88" w:rsidRPr="007C2048" w:rsidRDefault="00584E88" w:rsidP="002F0104">
            <w:pPr>
              <w:pStyle w:val="a5"/>
              <w:numPr>
                <w:ilvl w:val="0"/>
                <w:numId w:val="5"/>
              </w:numPr>
              <w:spacing w:before="100" w:after="100"/>
              <w:ind w:left="1310" w:hanging="284"/>
              <w:jc w:val="both"/>
            </w:pPr>
            <w:r w:rsidRPr="007C2048">
              <w:t>Длина судна 41,2 м;</w:t>
            </w:r>
          </w:p>
          <w:p w14:paraId="1C3DEE97" w14:textId="77777777" w:rsidR="00584E88" w:rsidRPr="007C2048" w:rsidRDefault="00584E88" w:rsidP="002F0104">
            <w:pPr>
              <w:pStyle w:val="a5"/>
              <w:numPr>
                <w:ilvl w:val="0"/>
                <w:numId w:val="5"/>
              </w:numPr>
              <w:spacing w:before="100" w:after="100"/>
              <w:ind w:left="1310" w:hanging="284"/>
              <w:jc w:val="both"/>
            </w:pPr>
            <w:r w:rsidRPr="007C2048">
              <w:t>Ширина судна – 9,0 м;</w:t>
            </w:r>
          </w:p>
          <w:p w14:paraId="0EF6D3DA" w14:textId="77777777" w:rsidR="00584E88" w:rsidRPr="007C2048" w:rsidRDefault="00584E88" w:rsidP="002F0104">
            <w:pPr>
              <w:pStyle w:val="a5"/>
              <w:keepLines/>
              <w:numPr>
                <w:ilvl w:val="0"/>
                <w:numId w:val="5"/>
              </w:numPr>
              <w:spacing w:before="100" w:after="100"/>
              <w:ind w:left="1310" w:right="57" w:hanging="284"/>
              <w:jc w:val="both"/>
            </w:pPr>
            <w:r w:rsidRPr="007C2048">
              <w:t>Осадка судна в грузу – 3,20 м.</w:t>
            </w:r>
          </w:p>
        </w:tc>
      </w:tr>
      <w:tr w:rsidR="009534C1" w:rsidRPr="007C2048" w14:paraId="4A9ABC35" w14:textId="77777777" w:rsidTr="008B2E41">
        <w:tc>
          <w:tcPr>
            <w:tcW w:w="560" w:type="dxa"/>
            <w:shd w:val="clear" w:color="auto" w:fill="auto"/>
            <w:vAlign w:val="center"/>
          </w:tcPr>
          <w:p w14:paraId="1C53B2BB" w14:textId="77777777" w:rsidR="009534C1" w:rsidRPr="007C2048" w:rsidRDefault="009534C1" w:rsidP="002F0104">
            <w:pPr>
              <w:pStyle w:val="a5"/>
              <w:numPr>
                <w:ilvl w:val="0"/>
                <w:numId w:val="31"/>
              </w:numPr>
              <w:spacing w:before="100" w:after="100"/>
            </w:pPr>
          </w:p>
        </w:tc>
        <w:tc>
          <w:tcPr>
            <w:tcW w:w="3092" w:type="dxa"/>
            <w:shd w:val="clear" w:color="auto" w:fill="auto"/>
            <w:vAlign w:val="center"/>
          </w:tcPr>
          <w:p w14:paraId="51FC6103" w14:textId="77777777" w:rsidR="009534C1" w:rsidRPr="007C2048" w:rsidRDefault="009534C1" w:rsidP="008F595F">
            <w:pPr>
              <w:keepLines/>
              <w:spacing w:before="100" w:after="100"/>
              <w:ind w:left="57" w:right="57"/>
              <w:jc w:val="both"/>
              <w:rPr>
                <w:color w:val="000000" w:themeColor="text1"/>
              </w:rPr>
            </w:pPr>
            <w:r w:rsidRPr="007C2048">
              <w:t>Особые условия строительства</w:t>
            </w:r>
          </w:p>
        </w:tc>
        <w:tc>
          <w:tcPr>
            <w:tcW w:w="6662" w:type="dxa"/>
            <w:shd w:val="clear" w:color="auto" w:fill="auto"/>
            <w:vAlign w:val="center"/>
          </w:tcPr>
          <w:p w14:paraId="5A2288F4" w14:textId="77777777" w:rsidR="009534C1" w:rsidRPr="007C2048" w:rsidRDefault="009534C1" w:rsidP="002F0104">
            <w:pPr>
              <w:pStyle w:val="a5"/>
              <w:numPr>
                <w:ilvl w:val="0"/>
                <w:numId w:val="8"/>
              </w:numPr>
              <w:spacing w:before="100" w:after="100"/>
              <w:ind w:left="317" w:hanging="283"/>
              <w:contextualSpacing w:val="0"/>
              <w:jc w:val="both"/>
            </w:pPr>
            <w:r w:rsidRPr="007C2048">
              <w:t>Природно-климатические и инженерно-геологические условия:</w:t>
            </w:r>
          </w:p>
          <w:p w14:paraId="103B896A" w14:textId="77777777" w:rsidR="008F595F" w:rsidRDefault="008F595F" w:rsidP="002F0104">
            <w:pPr>
              <w:pStyle w:val="a5"/>
              <w:numPr>
                <w:ilvl w:val="0"/>
                <w:numId w:val="9"/>
              </w:numPr>
              <w:spacing w:before="100" w:after="100"/>
              <w:jc w:val="both"/>
            </w:pPr>
            <w:r>
              <w:t>Район распространения вечномерзлых (многолетнемерзлых) грунтов;</w:t>
            </w:r>
          </w:p>
          <w:p w14:paraId="57136360" w14:textId="77777777" w:rsidR="008F595F" w:rsidRDefault="008F595F" w:rsidP="002F0104">
            <w:pPr>
              <w:pStyle w:val="a5"/>
              <w:numPr>
                <w:ilvl w:val="0"/>
                <w:numId w:val="9"/>
              </w:numPr>
              <w:spacing w:before="100" w:after="100"/>
              <w:jc w:val="both"/>
            </w:pPr>
            <w:r>
              <w:t>Абсолютная минимальная температура – минус 48,1˚С;</w:t>
            </w:r>
          </w:p>
          <w:p w14:paraId="40E5CA9D" w14:textId="1DD838BD" w:rsidR="009534C1" w:rsidRPr="007C2048" w:rsidRDefault="008F595F" w:rsidP="002F0104">
            <w:pPr>
              <w:pStyle w:val="a5"/>
              <w:keepNext/>
              <w:numPr>
                <w:ilvl w:val="0"/>
                <w:numId w:val="9"/>
              </w:numPr>
              <w:suppressAutoHyphens/>
              <w:spacing w:before="100" w:after="100"/>
              <w:jc w:val="both"/>
            </w:pPr>
            <w:r>
              <w:t>Климатический подрайон определить согласно СП 131.13330.2020 «Строительная климатология»;</w:t>
            </w:r>
          </w:p>
        </w:tc>
      </w:tr>
      <w:tr w:rsidR="00616624" w:rsidRPr="007C2048" w14:paraId="25540A89" w14:textId="77777777" w:rsidTr="008B2E41">
        <w:tc>
          <w:tcPr>
            <w:tcW w:w="560" w:type="dxa"/>
            <w:shd w:val="clear" w:color="auto" w:fill="auto"/>
            <w:vAlign w:val="center"/>
          </w:tcPr>
          <w:p w14:paraId="2D33088F" w14:textId="77777777" w:rsidR="00616624" w:rsidRPr="007C2048" w:rsidRDefault="00616624" w:rsidP="002F0104">
            <w:pPr>
              <w:pStyle w:val="a5"/>
              <w:numPr>
                <w:ilvl w:val="0"/>
                <w:numId w:val="31"/>
              </w:numPr>
              <w:spacing w:before="100" w:after="100"/>
            </w:pPr>
          </w:p>
        </w:tc>
        <w:tc>
          <w:tcPr>
            <w:tcW w:w="3092" w:type="dxa"/>
            <w:shd w:val="clear" w:color="auto" w:fill="auto"/>
            <w:vAlign w:val="center"/>
          </w:tcPr>
          <w:p w14:paraId="19DC1E7C" w14:textId="77777777" w:rsidR="00616624" w:rsidRPr="007C2048" w:rsidRDefault="009534C1" w:rsidP="008F595F">
            <w:pPr>
              <w:keepLines/>
              <w:spacing w:before="100" w:after="100"/>
              <w:ind w:left="57" w:right="57"/>
              <w:jc w:val="both"/>
              <w:rPr>
                <w:color w:val="000000" w:themeColor="text1"/>
              </w:rPr>
            </w:pPr>
            <w:r w:rsidRPr="007C2048">
              <w:t>Идентификационные признаки проектируемых зданий и сооружений</w:t>
            </w:r>
          </w:p>
        </w:tc>
        <w:tc>
          <w:tcPr>
            <w:tcW w:w="6662" w:type="dxa"/>
            <w:shd w:val="clear" w:color="auto" w:fill="auto"/>
            <w:vAlign w:val="center"/>
          </w:tcPr>
          <w:p w14:paraId="2C8A27EE" w14:textId="77777777" w:rsidR="009534C1" w:rsidRPr="007C2048" w:rsidRDefault="009534C1" w:rsidP="002F0104">
            <w:pPr>
              <w:pStyle w:val="a5"/>
              <w:numPr>
                <w:ilvl w:val="0"/>
                <w:numId w:val="10"/>
              </w:numPr>
              <w:spacing w:before="100" w:after="100"/>
              <w:ind w:left="317" w:hanging="283"/>
              <w:contextualSpacing w:val="0"/>
              <w:jc w:val="both"/>
            </w:pPr>
            <w:r w:rsidRPr="007C2048">
              <w:t>Назначение:</w:t>
            </w:r>
          </w:p>
          <w:p w14:paraId="4B2AA7BB" w14:textId="77777777" w:rsidR="009534C1" w:rsidRPr="007C2048" w:rsidRDefault="009534C1" w:rsidP="008F595F">
            <w:pPr>
              <w:spacing w:before="100" w:after="100"/>
              <w:jc w:val="both"/>
            </w:pPr>
            <w:r w:rsidRPr="007C2048">
              <w:t>Нефт</w:t>
            </w:r>
            <w:r w:rsidR="00EC6AB7" w:rsidRPr="007C2048">
              <w:t>яной терминал предназначен для:</w:t>
            </w:r>
          </w:p>
          <w:p w14:paraId="3E719BB5" w14:textId="77777777" w:rsidR="009534C1" w:rsidRPr="007C2048" w:rsidRDefault="009534C1" w:rsidP="002F0104">
            <w:pPr>
              <w:pStyle w:val="a5"/>
              <w:numPr>
                <w:ilvl w:val="0"/>
                <w:numId w:val="11"/>
              </w:numPr>
              <w:spacing w:before="100" w:after="100"/>
              <w:jc w:val="both"/>
            </w:pPr>
            <w:r w:rsidRPr="007C2048">
              <w:t>погрузки нефти на танкеры для дальнейшей транспортировки в порты РФ и иностранных государств;</w:t>
            </w:r>
          </w:p>
          <w:p w14:paraId="276F4260" w14:textId="77777777" w:rsidR="009534C1" w:rsidRPr="007C2048" w:rsidRDefault="009534C1" w:rsidP="002F0104">
            <w:pPr>
              <w:pStyle w:val="a5"/>
              <w:numPr>
                <w:ilvl w:val="0"/>
                <w:numId w:val="11"/>
              </w:numPr>
              <w:spacing w:before="100" w:after="100"/>
              <w:jc w:val="both"/>
            </w:pPr>
            <w:r w:rsidRPr="007C2048">
              <w:t xml:space="preserve">приемки грузов, необходимых для строительства и эксплуатации Нефтяного терминала «Порт бухта Север», 2 и 3 этапы» и иных объектов </w:t>
            </w:r>
            <w:r w:rsidR="00EC6AB7" w:rsidRPr="007C2048">
              <w:t>Заказчика в районе бухты Север.</w:t>
            </w:r>
          </w:p>
          <w:p w14:paraId="72522B9F" w14:textId="77777777" w:rsidR="009534C1" w:rsidRPr="007C2048" w:rsidRDefault="009534C1" w:rsidP="002F0104">
            <w:pPr>
              <w:pStyle w:val="a5"/>
              <w:numPr>
                <w:ilvl w:val="0"/>
                <w:numId w:val="10"/>
              </w:numPr>
              <w:spacing w:before="100" w:after="100"/>
              <w:ind w:left="317" w:hanging="283"/>
              <w:contextualSpacing w:val="0"/>
              <w:jc w:val="both"/>
            </w:pPr>
            <w:r w:rsidRPr="007C2048">
              <w:t>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w:t>
            </w:r>
          </w:p>
          <w:p w14:paraId="55606F4B" w14:textId="77777777" w:rsidR="009534C1" w:rsidRPr="007C2048" w:rsidRDefault="009534C1" w:rsidP="002F0104">
            <w:pPr>
              <w:pStyle w:val="a5"/>
              <w:numPr>
                <w:ilvl w:val="0"/>
                <w:numId w:val="12"/>
              </w:numPr>
              <w:spacing w:before="100" w:after="100"/>
              <w:jc w:val="both"/>
            </w:pPr>
            <w:r w:rsidRPr="007C2048">
              <w:t>Принадлежит к объектам транспортной инфраструкту</w:t>
            </w:r>
            <w:r w:rsidR="00EC6AB7" w:rsidRPr="007C2048">
              <w:t>ры.</w:t>
            </w:r>
          </w:p>
          <w:p w14:paraId="6F9A65E3" w14:textId="77777777" w:rsidR="009534C1" w:rsidRPr="007C2048" w:rsidRDefault="009534C1" w:rsidP="002F0104">
            <w:pPr>
              <w:pStyle w:val="a5"/>
              <w:numPr>
                <w:ilvl w:val="0"/>
                <w:numId w:val="10"/>
              </w:numPr>
              <w:spacing w:before="100" w:after="100"/>
              <w:ind w:left="317" w:hanging="283"/>
              <w:contextualSpacing w:val="0"/>
              <w:jc w:val="both"/>
            </w:pPr>
            <w:r w:rsidRPr="007C2048">
              <w:t>Возможность опасных природных процессов и явлений и техногенных воздействий на территории, на которой будут осуществляться строительство, реконструкция и эксплуатация здания или сооружения:</w:t>
            </w:r>
          </w:p>
          <w:p w14:paraId="1143A6E9" w14:textId="77777777" w:rsidR="009534C1" w:rsidRPr="007C2048" w:rsidRDefault="009534C1" w:rsidP="008F595F">
            <w:pPr>
              <w:spacing w:before="100" w:after="100"/>
              <w:ind w:left="459"/>
              <w:jc w:val="both"/>
              <w:rPr>
                <w:u w:val="single"/>
              </w:rPr>
            </w:pPr>
            <w:r w:rsidRPr="007C2048">
              <w:rPr>
                <w:u w:val="single"/>
              </w:rPr>
              <w:t>Для территории, на которой будет осуществляться строительство нефтяного терминала характерно:</w:t>
            </w:r>
          </w:p>
          <w:p w14:paraId="6B66EC6B" w14:textId="77777777" w:rsidR="009534C1" w:rsidRPr="007C2048" w:rsidRDefault="009534C1" w:rsidP="002F0104">
            <w:pPr>
              <w:pStyle w:val="a5"/>
              <w:numPr>
                <w:ilvl w:val="0"/>
                <w:numId w:val="12"/>
              </w:numPr>
              <w:spacing w:before="100" w:after="100"/>
              <w:jc w:val="both"/>
            </w:pPr>
            <w:r w:rsidRPr="007C2048">
              <w:t>сплошное распространение многолетнемерзлых пород и связанных с мерзлотой опасных физико-геологических процессов, влияющих на строительство и эксплуатацию объектов;</w:t>
            </w:r>
          </w:p>
          <w:p w14:paraId="6688B26A" w14:textId="77777777" w:rsidR="009534C1" w:rsidRPr="007C2048" w:rsidRDefault="009534C1" w:rsidP="002F0104">
            <w:pPr>
              <w:pStyle w:val="a5"/>
              <w:numPr>
                <w:ilvl w:val="0"/>
                <w:numId w:val="12"/>
              </w:numPr>
              <w:spacing w:before="100" w:after="100"/>
              <w:jc w:val="both"/>
            </w:pPr>
            <w:r w:rsidRPr="007C2048">
              <w:t xml:space="preserve">присутствуют опасные гидрологические явления и процессы, а именно: наводнения в период весеннего </w:t>
            </w:r>
            <w:r w:rsidRPr="007C2048">
              <w:lastRenderedPageBreak/>
              <w:t>половодья и ледохода на реках, летне-осенние высокие дождевые паводки, высокие уровни при установлении ледостава;</w:t>
            </w:r>
          </w:p>
          <w:p w14:paraId="25317BEE" w14:textId="77777777" w:rsidR="009534C1" w:rsidRPr="007C2048" w:rsidRDefault="009534C1" w:rsidP="002F0104">
            <w:pPr>
              <w:pStyle w:val="a5"/>
              <w:numPr>
                <w:ilvl w:val="0"/>
                <w:numId w:val="12"/>
              </w:numPr>
              <w:spacing w:before="100" w:after="100"/>
              <w:jc w:val="both"/>
            </w:pPr>
            <w:r w:rsidRPr="007C2048">
              <w:t>отсутствуют опасные геологические явления и процессы (сейсмическая, и вулканическая активность, обвалы и оползни);</w:t>
            </w:r>
          </w:p>
          <w:p w14:paraId="766C10C1" w14:textId="77777777" w:rsidR="009534C1" w:rsidRPr="007C2048" w:rsidRDefault="009534C1" w:rsidP="002F0104">
            <w:pPr>
              <w:pStyle w:val="a5"/>
              <w:numPr>
                <w:ilvl w:val="0"/>
                <w:numId w:val="12"/>
              </w:numPr>
              <w:spacing w:before="100" w:after="100"/>
              <w:jc w:val="both"/>
            </w:pPr>
            <w:r w:rsidRPr="007C2048">
              <w:t>сейсмичность района проектируемого строительства в соответствии с картой В (объекты повышенной ответственности - особо опасные, технически сложные или уникальные сооружения) оценивается в 5 баллов по шкале MSK-64 (согласно указаниям СП 14.13330.2018 «Строительство в сейсмических районах»);</w:t>
            </w:r>
          </w:p>
          <w:p w14:paraId="2ACBBE44" w14:textId="77777777" w:rsidR="009534C1" w:rsidRPr="007C2048" w:rsidRDefault="009534C1" w:rsidP="002F0104">
            <w:pPr>
              <w:pStyle w:val="a5"/>
              <w:numPr>
                <w:ilvl w:val="0"/>
                <w:numId w:val="12"/>
              </w:numPr>
              <w:spacing w:before="100" w:after="100"/>
              <w:jc w:val="both"/>
            </w:pPr>
            <w:r w:rsidRPr="007C2048">
              <w:t>аварийные ситуации с проливом нефтепродуктов, возникающие при перегрузке нефтепродуктов, при эксплуатации трубопроводов и при частичном разрушении трубопроводов. Исходными данными для расчетов последствий возможных аварий при проливе нефтепродуктов являются: количество опасного вещества и расстояние от опасного объекта до зданий с постоянным пребыванием людей.</w:t>
            </w:r>
          </w:p>
          <w:p w14:paraId="654EFDCF" w14:textId="77777777" w:rsidR="009534C1" w:rsidRPr="007C2048" w:rsidRDefault="009534C1" w:rsidP="002F0104">
            <w:pPr>
              <w:pStyle w:val="a5"/>
              <w:numPr>
                <w:ilvl w:val="0"/>
                <w:numId w:val="10"/>
              </w:numPr>
              <w:spacing w:before="100" w:after="100"/>
              <w:ind w:left="317" w:hanging="283"/>
              <w:contextualSpacing w:val="0"/>
              <w:jc w:val="both"/>
            </w:pPr>
            <w:r w:rsidRPr="007C2048">
              <w:t>Принадлежность к опасным производственным объектам:</w:t>
            </w:r>
          </w:p>
          <w:p w14:paraId="226BD680" w14:textId="77777777" w:rsidR="009534C1" w:rsidRPr="007C2048" w:rsidRDefault="009534C1" w:rsidP="002F0104">
            <w:pPr>
              <w:pStyle w:val="a5"/>
              <w:numPr>
                <w:ilvl w:val="0"/>
                <w:numId w:val="13"/>
              </w:numPr>
              <w:spacing w:before="100" w:after="100"/>
              <w:jc w:val="both"/>
            </w:pPr>
            <w:r w:rsidRPr="007C2048">
              <w:t>Терминал является объектом, на котором используются, хранятся и транспортируются опасные вещества в количествах, превышающих предельные. Класс опасности - опасный производственный объект II класса опасности (уточняется при проектировании в соответствии с Федеральным законом от 21.07.1997 № 116-ФЗ «О промышленной безопасности опасных производственных объектов»);</w:t>
            </w:r>
          </w:p>
          <w:p w14:paraId="1E10C059" w14:textId="77777777" w:rsidR="009534C1" w:rsidRPr="007C2048" w:rsidRDefault="009534C1" w:rsidP="002F0104">
            <w:pPr>
              <w:pStyle w:val="a5"/>
              <w:numPr>
                <w:ilvl w:val="0"/>
                <w:numId w:val="10"/>
              </w:numPr>
              <w:spacing w:before="100" w:after="100"/>
              <w:ind w:left="317" w:hanging="283"/>
              <w:contextualSpacing w:val="0"/>
              <w:jc w:val="both"/>
            </w:pPr>
            <w:r w:rsidRPr="007C2048">
              <w:t>Пожарная и взрывопожарная опасность:</w:t>
            </w:r>
          </w:p>
          <w:p w14:paraId="03AFD3A1" w14:textId="77777777" w:rsidR="009534C1" w:rsidRPr="007C2048" w:rsidRDefault="009534C1" w:rsidP="002F0104">
            <w:pPr>
              <w:pStyle w:val="a5"/>
              <w:numPr>
                <w:ilvl w:val="0"/>
                <w:numId w:val="13"/>
              </w:numPr>
              <w:spacing w:before="100" w:after="100"/>
              <w:jc w:val="both"/>
            </w:pPr>
            <w:r w:rsidRPr="007C2048">
              <w:t xml:space="preserve">Меры по обеспечению пожарной и взрывопожарной безопасности проектируемых объектов предусматриваются в проектной документации в соответствии с требованиями Федерального закона РФ от 21.12.1994 г. № 69-ФЗ «О пожарной безопасности», Федерального закона РФ от 21.07.1997 № 116-ФЗ «О промышленной безопасности опасных производственных объектов», Федерального закона РФ от 22.07.2008 г. № 123-ФЗ «Технический регламент о требованиях пожарной безопасности». </w:t>
            </w:r>
          </w:p>
          <w:p w14:paraId="0B566AEF" w14:textId="77777777" w:rsidR="009534C1" w:rsidRPr="007C2048" w:rsidRDefault="009534C1" w:rsidP="002F0104">
            <w:pPr>
              <w:pStyle w:val="a5"/>
              <w:numPr>
                <w:ilvl w:val="0"/>
                <w:numId w:val="13"/>
              </w:numPr>
              <w:spacing w:before="100" w:after="100"/>
              <w:jc w:val="both"/>
            </w:pPr>
            <w:r w:rsidRPr="007C2048">
              <w:t>Производственные и технологические здания категорируются по СП 12.13130.2009 «Определение категорий помещений, зданий и наружных установок по взрывопожарной и пожарной опасности».</w:t>
            </w:r>
          </w:p>
          <w:p w14:paraId="0D510315" w14:textId="77777777" w:rsidR="009534C1" w:rsidRPr="007C2048" w:rsidRDefault="009534C1" w:rsidP="002F0104">
            <w:pPr>
              <w:pStyle w:val="a5"/>
              <w:numPr>
                <w:ilvl w:val="0"/>
                <w:numId w:val="10"/>
              </w:numPr>
              <w:spacing w:before="100" w:after="100"/>
              <w:ind w:left="317" w:hanging="283"/>
              <w:contextualSpacing w:val="0"/>
              <w:jc w:val="both"/>
            </w:pPr>
            <w:r w:rsidRPr="007C2048">
              <w:t>Наличие помещений с постоянным пребыванием людей:</w:t>
            </w:r>
          </w:p>
          <w:p w14:paraId="77EFEF34" w14:textId="77777777" w:rsidR="009534C1" w:rsidRPr="007C2048" w:rsidRDefault="009534C1" w:rsidP="002F0104">
            <w:pPr>
              <w:pStyle w:val="a5"/>
              <w:numPr>
                <w:ilvl w:val="0"/>
                <w:numId w:val="14"/>
              </w:numPr>
              <w:spacing w:before="100" w:after="100"/>
              <w:jc w:val="both"/>
            </w:pPr>
            <w:r w:rsidRPr="007C2048">
              <w:t xml:space="preserve">в </w:t>
            </w:r>
            <w:r w:rsidR="001D7C22" w:rsidRPr="007C2048">
              <w:t xml:space="preserve">отдельных </w:t>
            </w:r>
            <w:r w:rsidRPr="007C2048">
              <w:t xml:space="preserve">зданиях предусматривается постоянное </w:t>
            </w:r>
            <w:r w:rsidRPr="007C2048">
              <w:lastRenderedPageBreak/>
              <w:t>пребывание людей.</w:t>
            </w:r>
          </w:p>
          <w:p w14:paraId="4AB88F08" w14:textId="77777777" w:rsidR="00616624" w:rsidRPr="007C2048" w:rsidRDefault="009534C1" w:rsidP="002F0104">
            <w:pPr>
              <w:pStyle w:val="a5"/>
              <w:keepNext/>
              <w:numPr>
                <w:ilvl w:val="0"/>
                <w:numId w:val="10"/>
              </w:numPr>
              <w:suppressAutoHyphens/>
              <w:spacing w:before="100" w:after="100"/>
              <w:ind w:left="317" w:hanging="283"/>
              <w:contextualSpacing w:val="0"/>
              <w:jc w:val="both"/>
            </w:pPr>
            <w:r w:rsidRPr="007C2048">
              <w:t xml:space="preserve">"Уровень ответственности проектируемых зданий и сооружений – повышенный и нормальный (КС-3 и КС-2 по ГОСТ 27751-2014) в соответствии со ст. 48.1 № 190-ФЗ, Федеральным законом № 384-ФЗ от 30.12.2009 «Технический регламент о безопасности зданий и сооружений» (ст. 4, п. 8) и ГОСТ 27751-2014 (п. 3.2, прил. А). Уровень ответственности для каждого здания и сооружения определить </w:t>
            </w:r>
            <w:r w:rsidR="00062ACF" w:rsidRPr="007C2048">
              <w:t>Заказчику</w:t>
            </w:r>
            <w:r w:rsidRPr="007C2048">
              <w:t xml:space="preserve"> и согласовать с </w:t>
            </w:r>
            <w:r w:rsidR="00062ACF" w:rsidRPr="007C2048">
              <w:t>Генеральным з</w:t>
            </w:r>
            <w:r w:rsidRPr="007C2048">
              <w:t>аказчиком".</w:t>
            </w:r>
          </w:p>
        </w:tc>
      </w:tr>
      <w:tr w:rsidR="00161365" w:rsidRPr="007C2048" w14:paraId="5F980649" w14:textId="77777777" w:rsidTr="008B2E41">
        <w:tc>
          <w:tcPr>
            <w:tcW w:w="560" w:type="dxa"/>
            <w:shd w:val="clear" w:color="auto" w:fill="auto"/>
            <w:vAlign w:val="center"/>
          </w:tcPr>
          <w:p w14:paraId="24250170" w14:textId="77777777" w:rsidR="00161365" w:rsidRPr="007C2048" w:rsidRDefault="00161365" w:rsidP="002F0104">
            <w:pPr>
              <w:pStyle w:val="a5"/>
              <w:numPr>
                <w:ilvl w:val="0"/>
                <w:numId w:val="31"/>
              </w:numPr>
              <w:spacing w:before="100" w:after="100"/>
            </w:pPr>
          </w:p>
        </w:tc>
        <w:tc>
          <w:tcPr>
            <w:tcW w:w="3092" w:type="dxa"/>
            <w:shd w:val="clear" w:color="auto" w:fill="auto"/>
            <w:vAlign w:val="center"/>
          </w:tcPr>
          <w:p w14:paraId="3AB4ED18" w14:textId="77777777" w:rsidR="00161365" w:rsidRPr="007C2048" w:rsidRDefault="00161365" w:rsidP="008F595F">
            <w:pPr>
              <w:keepLines/>
              <w:spacing w:before="100" w:after="100"/>
              <w:ind w:left="57" w:right="57"/>
              <w:jc w:val="both"/>
              <w:rPr>
                <w:color w:val="000000" w:themeColor="text1"/>
              </w:rPr>
            </w:pPr>
            <w:r w:rsidRPr="007C2048">
              <w:rPr>
                <w:color w:val="000000" w:themeColor="text1"/>
              </w:rPr>
              <w:t>Требования к составу и оформлению документации</w:t>
            </w:r>
          </w:p>
        </w:tc>
        <w:tc>
          <w:tcPr>
            <w:tcW w:w="6662" w:type="dxa"/>
            <w:shd w:val="clear" w:color="auto" w:fill="auto"/>
            <w:vAlign w:val="center"/>
          </w:tcPr>
          <w:p w14:paraId="49F88F87" w14:textId="77777777" w:rsidR="00161365" w:rsidRPr="007C2048" w:rsidRDefault="00161365" w:rsidP="002F0104">
            <w:pPr>
              <w:pStyle w:val="a5"/>
              <w:keepNext/>
              <w:numPr>
                <w:ilvl w:val="0"/>
                <w:numId w:val="22"/>
              </w:numPr>
              <w:suppressAutoHyphens/>
              <w:spacing w:before="100" w:after="100"/>
              <w:jc w:val="both"/>
              <w:rPr>
                <w:color w:val="000000" w:themeColor="text1"/>
              </w:rPr>
            </w:pPr>
            <w:r w:rsidRPr="007C2048">
              <w:rPr>
                <w:color w:val="000000" w:themeColor="text1"/>
              </w:rPr>
              <w:t>Технические решения должны базироваться на опыте строительства и эксплуатации нефтегазодобывающих производств и морских терминалов в сложных природно-климатических условиях и предусматривать использование как апробированных, ранее реализованных, так и новых технологий, соответствующих мировому уровню, приводящих к снижению капиталовложений и эксплуатационных затрат, включая применение малолюдных, энергосберегающих технологий.</w:t>
            </w:r>
          </w:p>
          <w:p w14:paraId="5FA717C4" w14:textId="26E58C86" w:rsidR="00161365" w:rsidRPr="007C2048" w:rsidRDefault="00161365" w:rsidP="002F0104">
            <w:pPr>
              <w:pStyle w:val="a5"/>
              <w:keepNext/>
              <w:numPr>
                <w:ilvl w:val="0"/>
                <w:numId w:val="22"/>
              </w:numPr>
              <w:suppressAutoHyphens/>
              <w:spacing w:before="100" w:after="100"/>
              <w:jc w:val="both"/>
              <w:rPr>
                <w:color w:val="000000" w:themeColor="text1"/>
              </w:rPr>
            </w:pPr>
            <w:r w:rsidRPr="007C2048">
              <w:rPr>
                <w:color w:val="000000" w:themeColor="text1"/>
              </w:rPr>
              <w:t xml:space="preserve">При разработке </w:t>
            </w:r>
            <w:r w:rsidR="0091208C">
              <w:rPr>
                <w:color w:val="000000" w:themeColor="text1"/>
              </w:rPr>
              <w:t>ПД</w:t>
            </w:r>
            <w:r w:rsidRPr="007C2048">
              <w:rPr>
                <w:color w:val="000000" w:themeColor="text1"/>
              </w:rPr>
              <w:t xml:space="preserve"> необходимо руководствоваться перечнем ДТПК (документация типового проектирования) в соответствии с реестром ДТПК №16, доведенным письмом ПАО «НК «Роснефть» исх. №43-172 от 11.01.2021.</w:t>
            </w:r>
          </w:p>
          <w:p w14:paraId="28479F5C" w14:textId="77777777" w:rsidR="00161365" w:rsidRDefault="00161365" w:rsidP="002F0104">
            <w:pPr>
              <w:pStyle w:val="a5"/>
              <w:keepNext/>
              <w:numPr>
                <w:ilvl w:val="0"/>
                <w:numId w:val="22"/>
              </w:numPr>
              <w:suppressAutoHyphens/>
              <w:spacing w:before="100" w:after="100"/>
              <w:jc w:val="both"/>
              <w:rPr>
                <w:color w:val="000000" w:themeColor="text1"/>
              </w:rPr>
            </w:pPr>
            <w:r w:rsidRPr="007C2048">
              <w:rPr>
                <w:color w:val="000000" w:themeColor="text1"/>
              </w:rPr>
              <w:t>Не регламентированные настоящим заданием технические решения, применяемые при проектировании объекта, согласовывать с Заказчиком.</w:t>
            </w:r>
          </w:p>
          <w:p w14:paraId="27D05A94" w14:textId="77777777" w:rsidR="008F595F" w:rsidRDefault="008F595F" w:rsidP="002F0104">
            <w:pPr>
              <w:pStyle w:val="a5"/>
              <w:numPr>
                <w:ilvl w:val="0"/>
                <w:numId w:val="22"/>
              </w:numPr>
              <w:rPr>
                <w:color w:val="000000" w:themeColor="text1"/>
              </w:rPr>
            </w:pPr>
            <w:r w:rsidRPr="008F595F">
              <w:rPr>
                <w:color w:val="000000" w:themeColor="text1"/>
              </w:rPr>
              <w:t>Расчеты технологических процессов выполнять с применением сертифицированных программных продуктов.</w:t>
            </w:r>
          </w:p>
          <w:p w14:paraId="22138AD7" w14:textId="7C4D35EC" w:rsidR="008F595F" w:rsidRPr="008F595F" w:rsidRDefault="008F595F" w:rsidP="002F0104">
            <w:pPr>
              <w:pStyle w:val="a5"/>
              <w:numPr>
                <w:ilvl w:val="0"/>
                <w:numId w:val="22"/>
              </w:numPr>
              <w:rPr>
                <w:color w:val="000000" w:themeColor="text1"/>
              </w:rPr>
            </w:pPr>
            <w:r w:rsidRPr="008F595F">
              <w:rPr>
                <w:color w:val="000000" w:themeColor="text1"/>
              </w:rPr>
              <w:t>Документацию разработать в соответствии с локальными нормативными требованиями Генерального заказчика.</w:t>
            </w:r>
          </w:p>
          <w:p w14:paraId="5EB94823" w14:textId="77777777" w:rsidR="00161365" w:rsidRPr="007C2048" w:rsidRDefault="00161365" w:rsidP="002F0104">
            <w:pPr>
              <w:pStyle w:val="a5"/>
              <w:keepNext/>
              <w:numPr>
                <w:ilvl w:val="0"/>
                <w:numId w:val="22"/>
              </w:numPr>
              <w:suppressAutoHyphens/>
              <w:spacing w:before="100" w:after="100"/>
              <w:jc w:val="both"/>
              <w:rPr>
                <w:color w:val="000000" w:themeColor="text1"/>
              </w:rPr>
            </w:pPr>
            <w:r w:rsidRPr="007C2048">
              <w:rPr>
                <w:color w:val="000000" w:themeColor="text1"/>
              </w:rPr>
              <w:t>Документацию разработать с учетом:</w:t>
            </w:r>
          </w:p>
          <w:p w14:paraId="05115E01" w14:textId="77777777" w:rsidR="00161365" w:rsidRPr="007C2048" w:rsidRDefault="00161365" w:rsidP="002F0104">
            <w:pPr>
              <w:pStyle w:val="a5"/>
              <w:keepNext/>
              <w:numPr>
                <w:ilvl w:val="0"/>
                <w:numId w:val="28"/>
              </w:numPr>
              <w:suppressAutoHyphens/>
              <w:spacing w:before="100" w:after="100"/>
              <w:jc w:val="both"/>
              <w:rPr>
                <w:color w:val="000000" w:themeColor="text1"/>
              </w:rPr>
            </w:pPr>
            <w:r w:rsidRPr="007C2048">
              <w:rPr>
                <w:color w:val="000000" w:themeColor="text1"/>
              </w:rPr>
              <w:t>«Градостроительный кодекс РФ» от 29.12.2004г. №190-ФЗ;</w:t>
            </w:r>
          </w:p>
          <w:p w14:paraId="06500670" w14:textId="77777777" w:rsidR="00161365" w:rsidRPr="007C2048" w:rsidRDefault="00161365" w:rsidP="002F0104">
            <w:pPr>
              <w:pStyle w:val="a5"/>
              <w:keepNext/>
              <w:numPr>
                <w:ilvl w:val="0"/>
                <w:numId w:val="28"/>
              </w:numPr>
              <w:suppressAutoHyphens/>
              <w:spacing w:before="100" w:after="100"/>
              <w:jc w:val="both"/>
              <w:rPr>
                <w:color w:val="000000" w:themeColor="text1"/>
              </w:rPr>
            </w:pPr>
            <w:r w:rsidRPr="007C2048">
              <w:rPr>
                <w:color w:val="000000" w:themeColor="text1"/>
              </w:rPr>
              <w:t>Федеральный закон «О внутренних морских водах, территориальном море и прилежащей зоне Российской Федерации» от 31 июля 1998 г. N 155-ФЗ;</w:t>
            </w:r>
          </w:p>
          <w:p w14:paraId="4713A166" w14:textId="77777777" w:rsidR="009D1257" w:rsidRPr="001760B7" w:rsidRDefault="00161365" w:rsidP="002F0104">
            <w:pPr>
              <w:pStyle w:val="a5"/>
              <w:keepNext/>
              <w:numPr>
                <w:ilvl w:val="0"/>
                <w:numId w:val="28"/>
              </w:numPr>
              <w:suppressAutoHyphens/>
              <w:spacing w:before="100" w:after="100"/>
              <w:jc w:val="both"/>
              <w:rPr>
                <w:color w:val="000000" w:themeColor="text1"/>
              </w:rPr>
            </w:pPr>
            <w:r w:rsidRPr="007C2048">
              <w:rPr>
                <w:color w:val="000000" w:themeColor="text1"/>
              </w:rPr>
              <w:t xml:space="preserve">Постановление Правительства РФ от 16.02.2008г. №87 «О составе разделов проектной документации и требованиях </w:t>
            </w:r>
            <w:r w:rsidRPr="001760B7">
              <w:rPr>
                <w:color w:val="000000" w:themeColor="text1"/>
              </w:rPr>
              <w:t>к их содержанию, с учетом специфики проектируемого объекта;</w:t>
            </w:r>
          </w:p>
          <w:p w14:paraId="57238E0F" w14:textId="77777777" w:rsidR="00BC63A4" w:rsidRPr="001760B7" w:rsidRDefault="00BC63A4" w:rsidP="002F0104">
            <w:pPr>
              <w:pStyle w:val="a5"/>
              <w:keepNext/>
              <w:numPr>
                <w:ilvl w:val="0"/>
                <w:numId w:val="28"/>
              </w:numPr>
              <w:suppressAutoHyphens/>
              <w:spacing w:before="100" w:after="100"/>
              <w:jc w:val="both"/>
              <w:rPr>
                <w:color w:val="000000" w:themeColor="text1"/>
              </w:rPr>
            </w:pPr>
            <w:r w:rsidRPr="001760B7">
              <w:rPr>
                <w:color w:val="000000" w:themeColor="text1"/>
              </w:rPr>
              <w:t>ТТП и ТУ Компании</w:t>
            </w:r>
            <w:r w:rsidRPr="001760B7">
              <w:rPr>
                <w:color w:val="000000" w:themeColor="text1"/>
                <w:lang w:val="en-US"/>
              </w:rPr>
              <w:t>;</w:t>
            </w:r>
          </w:p>
          <w:p w14:paraId="0A0DC4A5" w14:textId="77777777" w:rsidR="00D255D6" w:rsidRPr="007C2048" w:rsidRDefault="001760B7" w:rsidP="002F0104">
            <w:pPr>
              <w:pStyle w:val="a5"/>
              <w:keepNext/>
              <w:numPr>
                <w:ilvl w:val="0"/>
                <w:numId w:val="28"/>
              </w:numPr>
              <w:suppressAutoHyphens/>
              <w:spacing w:before="100" w:after="100"/>
              <w:jc w:val="both"/>
              <w:rPr>
                <w:color w:val="000000" w:themeColor="text1"/>
              </w:rPr>
            </w:pPr>
            <w:r>
              <w:rPr>
                <w:color w:val="000000" w:themeColor="text1"/>
              </w:rPr>
              <w:t>ГОСТ Р 21.101-2020</w:t>
            </w:r>
            <w:r w:rsidR="00D255D6" w:rsidRPr="007C2048">
              <w:rPr>
                <w:color w:val="000000" w:themeColor="text1"/>
              </w:rPr>
              <w:t xml:space="preserve"> «Система проектной документации для строительства. Основные требования к проектной и рабочей документации»</w:t>
            </w:r>
          </w:p>
          <w:p w14:paraId="4D3DB6B2" w14:textId="77777777" w:rsidR="009D1257" w:rsidRPr="007C2048" w:rsidRDefault="009D1257" w:rsidP="002F0104">
            <w:pPr>
              <w:pStyle w:val="a5"/>
              <w:keepNext/>
              <w:numPr>
                <w:ilvl w:val="0"/>
                <w:numId w:val="28"/>
              </w:numPr>
              <w:suppressAutoHyphens/>
              <w:spacing w:before="100" w:after="100"/>
              <w:jc w:val="both"/>
              <w:rPr>
                <w:color w:val="000000" w:themeColor="text1"/>
              </w:rPr>
            </w:pPr>
            <w:r w:rsidRPr="007C2048">
              <w:rPr>
                <w:color w:val="000000" w:themeColor="text1"/>
              </w:rPr>
              <w:t>ГОСТ 21.208-2013 «Автоматизация технологических процессов»;</w:t>
            </w:r>
          </w:p>
          <w:p w14:paraId="5396B2D0" w14:textId="77777777" w:rsidR="009D1257" w:rsidRPr="007C2048" w:rsidRDefault="009D1257" w:rsidP="002F0104">
            <w:pPr>
              <w:pStyle w:val="a5"/>
              <w:keepNext/>
              <w:numPr>
                <w:ilvl w:val="0"/>
                <w:numId w:val="28"/>
              </w:numPr>
              <w:suppressAutoHyphens/>
              <w:spacing w:before="100" w:after="100"/>
              <w:jc w:val="both"/>
              <w:rPr>
                <w:color w:val="000000" w:themeColor="text1"/>
              </w:rPr>
            </w:pPr>
            <w:r w:rsidRPr="007C2048">
              <w:rPr>
                <w:color w:val="000000" w:themeColor="text1"/>
              </w:rPr>
              <w:lastRenderedPageBreak/>
              <w:t>ГОСТ 21.408-2013 «Правила выполнения рабочей документации автоматизации технологических процессов»;</w:t>
            </w:r>
          </w:p>
          <w:p w14:paraId="5756C1D5" w14:textId="77777777" w:rsidR="009D1257" w:rsidRPr="007C2048" w:rsidRDefault="009D1257" w:rsidP="002F0104">
            <w:pPr>
              <w:pStyle w:val="a5"/>
              <w:keepNext/>
              <w:numPr>
                <w:ilvl w:val="0"/>
                <w:numId w:val="28"/>
              </w:numPr>
              <w:suppressAutoHyphens/>
              <w:spacing w:before="100" w:after="100"/>
              <w:jc w:val="both"/>
              <w:rPr>
                <w:color w:val="000000" w:themeColor="text1"/>
              </w:rPr>
            </w:pPr>
            <w:r w:rsidRPr="007C2048">
              <w:rPr>
                <w:color w:val="000000" w:themeColor="text1"/>
              </w:rPr>
              <w:t>ГОСТ 24.104-85 «Единая система стандартов автоматизированных систем управления. Автоматизированные системы управления. Общие требования»;</w:t>
            </w:r>
          </w:p>
          <w:p w14:paraId="3656F447" w14:textId="77777777" w:rsidR="009D1257" w:rsidRPr="007C2048" w:rsidRDefault="009D1257" w:rsidP="002F0104">
            <w:pPr>
              <w:pStyle w:val="a5"/>
              <w:keepNext/>
              <w:numPr>
                <w:ilvl w:val="0"/>
                <w:numId w:val="28"/>
              </w:numPr>
              <w:suppressAutoHyphens/>
              <w:spacing w:before="100" w:after="100"/>
              <w:jc w:val="both"/>
              <w:rPr>
                <w:color w:val="000000" w:themeColor="text1"/>
              </w:rPr>
            </w:pPr>
            <w:r w:rsidRPr="007C2048">
              <w:rPr>
                <w:color w:val="000000" w:themeColor="text1"/>
              </w:rPr>
              <w:t>ГОСТ 24.701-86 «Единая система стандартов автоматизированных систем управления. Надежность автоматизированных систем управления. Основные положения»;</w:t>
            </w:r>
          </w:p>
          <w:p w14:paraId="40E610D9" w14:textId="77777777" w:rsidR="009D1257" w:rsidRPr="007C2048" w:rsidRDefault="009D1257" w:rsidP="002F0104">
            <w:pPr>
              <w:pStyle w:val="a5"/>
              <w:keepNext/>
              <w:numPr>
                <w:ilvl w:val="0"/>
                <w:numId w:val="28"/>
              </w:numPr>
              <w:suppressAutoHyphens/>
              <w:spacing w:before="100" w:after="100"/>
              <w:jc w:val="both"/>
              <w:rPr>
                <w:color w:val="000000" w:themeColor="text1"/>
              </w:rPr>
            </w:pPr>
            <w:r w:rsidRPr="007C2048">
              <w:rPr>
                <w:color w:val="000000" w:themeColor="text1"/>
              </w:rPr>
              <w:t>ГОСТ 34.201-89 «Комплекс стандартов на автоматизированные системы. Виды, комплектность и обозначение документов при создании автоматизированных систем»;</w:t>
            </w:r>
          </w:p>
          <w:p w14:paraId="5521327E" w14:textId="77777777" w:rsidR="009D1257" w:rsidRPr="007C2048" w:rsidRDefault="009D1257" w:rsidP="002F0104">
            <w:pPr>
              <w:pStyle w:val="a5"/>
              <w:keepNext/>
              <w:numPr>
                <w:ilvl w:val="0"/>
                <w:numId w:val="28"/>
              </w:numPr>
              <w:suppressAutoHyphens/>
              <w:spacing w:before="100" w:after="100"/>
              <w:jc w:val="both"/>
              <w:rPr>
                <w:color w:val="000000" w:themeColor="text1"/>
              </w:rPr>
            </w:pPr>
            <w:r w:rsidRPr="007C2048">
              <w:rPr>
                <w:color w:val="000000" w:themeColor="text1"/>
              </w:rPr>
              <w:t>ГОСТ Р 50739-95 «Средства вычислительной техники. Защита от  несанкционированного доступа к информации. Общие технические требования»;</w:t>
            </w:r>
          </w:p>
          <w:p w14:paraId="759AE78F" w14:textId="77777777" w:rsidR="009D1257" w:rsidRPr="007C2048" w:rsidRDefault="009D1257" w:rsidP="002F0104">
            <w:pPr>
              <w:pStyle w:val="a5"/>
              <w:keepNext/>
              <w:numPr>
                <w:ilvl w:val="0"/>
                <w:numId w:val="28"/>
              </w:numPr>
              <w:suppressAutoHyphens/>
              <w:spacing w:before="100" w:after="100"/>
              <w:jc w:val="both"/>
              <w:rPr>
                <w:color w:val="000000" w:themeColor="text1"/>
              </w:rPr>
            </w:pPr>
            <w:r w:rsidRPr="007C2048">
              <w:rPr>
                <w:color w:val="000000" w:themeColor="text1"/>
              </w:rPr>
              <w:t>ГОСТ Р 52931-2008 «Приборы контроля и регулирования технологических процессов. Общие технические условия»;</w:t>
            </w:r>
          </w:p>
          <w:p w14:paraId="52B24658" w14:textId="77777777" w:rsidR="009D1257" w:rsidRPr="007C2048" w:rsidRDefault="009D1257" w:rsidP="002F0104">
            <w:pPr>
              <w:pStyle w:val="a5"/>
              <w:keepNext/>
              <w:numPr>
                <w:ilvl w:val="0"/>
                <w:numId w:val="28"/>
              </w:numPr>
              <w:suppressAutoHyphens/>
              <w:spacing w:before="100" w:after="100"/>
              <w:jc w:val="both"/>
              <w:rPr>
                <w:color w:val="000000" w:themeColor="text1"/>
              </w:rPr>
            </w:pPr>
            <w:r w:rsidRPr="007C2048">
              <w:rPr>
                <w:color w:val="000000" w:themeColor="text1"/>
              </w:rPr>
              <w:t>ГОСТ Р 50649-94 «Совместимость технических средств электромагнитная</w:t>
            </w:r>
            <w:r w:rsidR="007274A0" w:rsidRPr="007C2048">
              <w:rPr>
                <w:color w:val="000000" w:themeColor="text1"/>
              </w:rPr>
              <w:t>. Устойчивость к импульсному магнитному полю. Технические требования и методы испытания»</w:t>
            </w:r>
            <w:r w:rsidRPr="007C2048">
              <w:rPr>
                <w:color w:val="000000" w:themeColor="text1"/>
              </w:rPr>
              <w:t>;</w:t>
            </w:r>
          </w:p>
          <w:p w14:paraId="1C417F4E" w14:textId="77777777" w:rsidR="004C71D2" w:rsidRPr="007C2048" w:rsidRDefault="004C71D2" w:rsidP="002F0104">
            <w:pPr>
              <w:pStyle w:val="a5"/>
              <w:keepNext/>
              <w:numPr>
                <w:ilvl w:val="0"/>
                <w:numId w:val="28"/>
              </w:numPr>
              <w:suppressAutoHyphens/>
              <w:spacing w:before="100" w:after="100"/>
              <w:jc w:val="both"/>
              <w:rPr>
                <w:color w:val="000000" w:themeColor="text1"/>
              </w:rPr>
            </w:pPr>
            <w:r w:rsidRPr="007C2048">
              <w:rPr>
                <w:color w:val="000000" w:themeColor="text1"/>
              </w:rPr>
              <w:t>Стандартом Компании «Построение комплексной информационно-управляющей системы (КИУС) нефтегазодобывающего дочернего общества» № П3-04 С-0001.</w:t>
            </w:r>
          </w:p>
          <w:p w14:paraId="17BD84F1" w14:textId="77777777" w:rsidR="004C71D2" w:rsidRPr="007C2048" w:rsidRDefault="004C71D2" w:rsidP="002F0104">
            <w:pPr>
              <w:pStyle w:val="a5"/>
              <w:keepNext/>
              <w:numPr>
                <w:ilvl w:val="0"/>
                <w:numId w:val="28"/>
              </w:numPr>
              <w:suppressAutoHyphens/>
              <w:spacing w:before="100" w:after="100"/>
              <w:jc w:val="both"/>
              <w:rPr>
                <w:color w:val="000000" w:themeColor="text1"/>
              </w:rPr>
            </w:pPr>
            <w:r w:rsidRPr="007C2048">
              <w:rPr>
                <w:color w:val="000000" w:themeColor="text1"/>
              </w:rPr>
              <w:t>Положением Компании «Автоматизированные системы управления технологическими процессами нефтегазодобычи. Требования к функциональным характеристикам» № П3-04 С-0038.</w:t>
            </w:r>
          </w:p>
          <w:p w14:paraId="5CA1CE77" w14:textId="77777777" w:rsidR="004C71D2" w:rsidRPr="007C2048" w:rsidRDefault="004C71D2" w:rsidP="002F0104">
            <w:pPr>
              <w:pStyle w:val="a5"/>
              <w:keepNext/>
              <w:numPr>
                <w:ilvl w:val="0"/>
                <w:numId w:val="28"/>
              </w:numPr>
              <w:suppressAutoHyphens/>
              <w:spacing w:before="100" w:after="100"/>
              <w:jc w:val="both"/>
              <w:rPr>
                <w:color w:val="000000" w:themeColor="text1"/>
              </w:rPr>
            </w:pPr>
            <w:r w:rsidRPr="007C2048">
              <w:rPr>
                <w:color w:val="000000" w:themeColor="text1"/>
              </w:rPr>
              <w:t>Положением Компании «Разработка технических требований на создание или модернизацию автоматизированной системы управления технологическими процессами» № П3-04 Р-0106.</w:t>
            </w:r>
          </w:p>
          <w:p w14:paraId="467A9EEB" w14:textId="77777777" w:rsidR="004C71D2" w:rsidRPr="007C2048" w:rsidRDefault="004C71D2" w:rsidP="002F0104">
            <w:pPr>
              <w:pStyle w:val="a5"/>
              <w:keepNext/>
              <w:numPr>
                <w:ilvl w:val="0"/>
                <w:numId w:val="28"/>
              </w:numPr>
              <w:suppressAutoHyphens/>
              <w:spacing w:before="100" w:after="100"/>
              <w:jc w:val="both"/>
              <w:rPr>
                <w:color w:val="000000" w:themeColor="text1"/>
              </w:rPr>
            </w:pPr>
            <w:r w:rsidRPr="007C2048">
              <w:rPr>
                <w:color w:val="000000" w:themeColor="text1"/>
              </w:rPr>
              <w:t xml:space="preserve">Стандарт ООО «РН-Ванкор» П3-04 Р-0389 «Автоматизированные системы управления технологическими процессами нефтегазодобычи. Требования к функциональным характеристикам». </w:t>
            </w:r>
          </w:p>
          <w:p w14:paraId="692F8897" w14:textId="77777777" w:rsidR="00B9151F" w:rsidRPr="007C2048" w:rsidRDefault="004C71D2" w:rsidP="002F0104">
            <w:pPr>
              <w:pStyle w:val="a5"/>
              <w:keepNext/>
              <w:numPr>
                <w:ilvl w:val="0"/>
                <w:numId w:val="28"/>
              </w:numPr>
              <w:suppressAutoHyphens/>
              <w:spacing w:before="100" w:after="100"/>
              <w:jc w:val="both"/>
              <w:rPr>
                <w:color w:val="000000" w:themeColor="text1"/>
              </w:rPr>
            </w:pPr>
            <w:r w:rsidRPr="007C2048">
              <w:rPr>
                <w:color w:val="000000" w:themeColor="text1"/>
              </w:rPr>
              <w:t>Стандарт ООО «РН-Ванкор»  П3-04 Р-0106 «Разработка технических требований на создание или модернизацию Автоматизированной системы управления технологическими процессами».</w:t>
            </w:r>
          </w:p>
        </w:tc>
      </w:tr>
      <w:tr w:rsidR="00B9151F" w:rsidRPr="007C2048" w14:paraId="7B286B9C" w14:textId="77777777" w:rsidTr="008B2E41">
        <w:tc>
          <w:tcPr>
            <w:tcW w:w="560" w:type="dxa"/>
            <w:shd w:val="clear" w:color="auto" w:fill="auto"/>
            <w:vAlign w:val="center"/>
          </w:tcPr>
          <w:p w14:paraId="6635FAE7" w14:textId="77777777" w:rsidR="00B9151F" w:rsidRPr="007C2048" w:rsidRDefault="00B9151F" w:rsidP="002F0104">
            <w:pPr>
              <w:pStyle w:val="a5"/>
              <w:numPr>
                <w:ilvl w:val="0"/>
                <w:numId w:val="31"/>
              </w:numPr>
              <w:spacing w:before="100" w:after="100"/>
            </w:pPr>
          </w:p>
        </w:tc>
        <w:tc>
          <w:tcPr>
            <w:tcW w:w="3092" w:type="dxa"/>
            <w:shd w:val="clear" w:color="auto" w:fill="auto"/>
            <w:vAlign w:val="center"/>
          </w:tcPr>
          <w:p w14:paraId="3FE76EB2" w14:textId="77777777" w:rsidR="00B9151F" w:rsidRPr="007C2048" w:rsidRDefault="00B9151F" w:rsidP="008F595F">
            <w:pPr>
              <w:keepLines/>
              <w:spacing w:before="100" w:after="100"/>
              <w:ind w:left="57" w:right="57"/>
              <w:jc w:val="both"/>
              <w:rPr>
                <w:color w:val="000000" w:themeColor="text1"/>
              </w:rPr>
            </w:pPr>
            <w:r w:rsidRPr="007C2048">
              <w:rPr>
                <w:color w:val="000000" w:themeColor="text1"/>
              </w:rPr>
              <w:t>Требования к документации для закупочных про</w:t>
            </w:r>
            <w:r w:rsidRPr="007C2048">
              <w:rPr>
                <w:color w:val="000000" w:themeColor="text1"/>
              </w:rPr>
              <w:lastRenderedPageBreak/>
              <w:t>цедур</w:t>
            </w:r>
          </w:p>
        </w:tc>
        <w:tc>
          <w:tcPr>
            <w:tcW w:w="6662" w:type="dxa"/>
            <w:shd w:val="clear" w:color="auto" w:fill="auto"/>
            <w:vAlign w:val="center"/>
          </w:tcPr>
          <w:p w14:paraId="2C8E8964" w14:textId="77777777" w:rsidR="00B9151F" w:rsidRPr="007C2048" w:rsidRDefault="00B9151F" w:rsidP="008F595F">
            <w:pPr>
              <w:suppressAutoHyphens/>
              <w:spacing w:before="60" w:after="60"/>
              <w:jc w:val="both"/>
            </w:pPr>
            <w:r w:rsidRPr="007C2048">
              <w:lastRenderedPageBreak/>
              <w:t>Документацию для комплектации объекта оборудованием и материалами выполнить в составе:</w:t>
            </w:r>
          </w:p>
          <w:p w14:paraId="73399C4A" w14:textId="77777777" w:rsidR="00B9151F" w:rsidRPr="007C2048" w:rsidRDefault="00B9151F" w:rsidP="002F0104">
            <w:pPr>
              <w:pStyle w:val="a5"/>
              <w:numPr>
                <w:ilvl w:val="0"/>
                <w:numId w:val="16"/>
              </w:numPr>
              <w:suppressAutoHyphens/>
              <w:spacing w:before="60" w:after="60"/>
              <w:jc w:val="both"/>
            </w:pPr>
            <w:r w:rsidRPr="007C2048">
              <w:lastRenderedPageBreak/>
              <w:t>Опросные листы, технические задания заводам–изготовителям, технические требования на изготовление оборудования;</w:t>
            </w:r>
          </w:p>
          <w:p w14:paraId="042DB05B" w14:textId="77777777" w:rsidR="00B9151F" w:rsidRPr="007C2048" w:rsidRDefault="00B9151F" w:rsidP="002F0104">
            <w:pPr>
              <w:pStyle w:val="a5"/>
              <w:numPr>
                <w:ilvl w:val="0"/>
                <w:numId w:val="16"/>
              </w:numPr>
              <w:suppressAutoHyphens/>
              <w:spacing w:before="60" w:after="60"/>
              <w:jc w:val="both"/>
            </w:pPr>
            <w:r w:rsidRPr="007C2048">
              <w:t xml:space="preserve"> Заказная документация (технические требования, опросные листы) в соответствии с реестром, определённым на стадии Проектная документация;</w:t>
            </w:r>
          </w:p>
          <w:p w14:paraId="67D35511" w14:textId="77777777" w:rsidR="00B9151F" w:rsidRPr="007C2048" w:rsidRDefault="00B9151F" w:rsidP="002F0104">
            <w:pPr>
              <w:pStyle w:val="a5"/>
              <w:numPr>
                <w:ilvl w:val="0"/>
                <w:numId w:val="16"/>
              </w:numPr>
              <w:suppressAutoHyphens/>
              <w:spacing w:before="60" w:after="60"/>
              <w:jc w:val="both"/>
            </w:pPr>
            <w:r w:rsidRPr="007C2048">
              <w:t xml:space="preserve"> В заказных спецификациях указывать принадлежность к блочной поставке, ссылки на опросные листы и технические требования;</w:t>
            </w:r>
          </w:p>
          <w:p w14:paraId="31736E5A" w14:textId="77777777" w:rsidR="00B9151F" w:rsidRPr="007C2048" w:rsidRDefault="00B9151F" w:rsidP="002F0104">
            <w:pPr>
              <w:pStyle w:val="a5"/>
              <w:numPr>
                <w:ilvl w:val="0"/>
                <w:numId w:val="16"/>
              </w:numPr>
              <w:suppressAutoHyphens/>
              <w:spacing w:before="60" w:after="60"/>
              <w:jc w:val="both"/>
            </w:pPr>
            <w:r w:rsidRPr="007C2048">
              <w:t xml:space="preserve"> Включить в ТТ, Т3 и OЛ требование о согласовании с проектной организацией несоответствия изготавливаемых и поставляемых МТР заказной документации через соответствующие службы Заказчика;</w:t>
            </w:r>
          </w:p>
          <w:p w14:paraId="345D523B" w14:textId="77777777" w:rsidR="00B9151F" w:rsidRPr="007C2048" w:rsidRDefault="00B9151F" w:rsidP="002F0104">
            <w:pPr>
              <w:pStyle w:val="a5"/>
              <w:numPr>
                <w:ilvl w:val="0"/>
                <w:numId w:val="16"/>
              </w:numPr>
              <w:suppressAutoHyphens/>
              <w:spacing w:before="60" w:after="60"/>
              <w:jc w:val="both"/>
            </w:pPr>
            <w:r w:rsidRPr="007C2048">
              <w:t>Заказную спецификацию направлять на согласование Заказчику, выделив из состава разработанной документации комплектами с обязательным указанием их в сопроводительном листе.</w:t>
            </w:r>
          </w:p>
        </w:tc>
      </w:tr>
      <w:tr w:rsidR="00161365" w:rsidRPr="007C2048" w14:paraId="20428837" w14:textId="77777777" w:rsidTr="008B2E41">
        <w:tc>
          <w:tcPr>
            <w:tcW w:w="560" w:type="dxa"/>
            <w:shd w:val="clear" w:color="auto" w:fill="auto"/>
            <w:vAlign w:val="center"/>
          </w:tcPr>
          <w:p w14:paraId="58B53921" w14:textId="77777777" w:rsidR="00161365" w:rsidRPr="007C2048" w:rsidRDefault="00161365" w:rsidP="002F0104">
            <w:pPr>
              <w:pStyle w:val="a5"/>
              <w:numPr>
                <w:ilvl w:val="0"/>
                <w:numId w:val="31"/>
              </w:numPr>
              <w:spacing w:before="100" w:after="100"/>
            </w:pPr>
          </w:p>
        </w:tc>
        <w:tc>
          <w:tcPr>
            <w:tcW w:w="3092" w:type="dxa"/>
            <w:shd w:val="clear" w:color="auto" w:fill="auto"/>
            <w:vAlign w:val="center"/>
          </w:tcPr>
          <w:p w14:paraId="3B5D91C3" w14:textId="77777777" w:rsidR="00161365" w:rsidRPr="007C2048" w:rsidRDefault="001F64D8" w:rsidP="008F595F">
            <w:pPr>
              <w:keepLines/>
              <w:spacing w:before="100" w:after="100"/>
              <w:ind w:left="57" w:right="57"/>
              <w:jc w:val="both"/>
              <w:rPr>
                <w:color w:val="000000" w:themeColor="text1"/>
              </w:rPr>
            </w:pPr>
            <w:r w:rsidRPr="007C2048">
              <w:rPr>
                <w:color w:val="000000" w:themeColor="text1"/>
              </w:rPr>
              <w:t>Требования к применяемым технологическим решениям</w:t>
            </w:r>
          </w:p>
        </w:tc>
        <w:tc>
          <w:tcPr>
            <w:tcW w:w="6662" w:type="dxa"/>
            <w:shd w:val="clear" w:color="auto" w:fill="auto"/>
            <w:vAlign w:val="center"/>
          </w:tcPr>
          <w:p w14:paraId="0FADB977" w14:textId="77777777" w:rsidR="00B9151F" w:rsidRPr="007C2048" w:rsidRDefault="00B9151F" w:rsidP="002F0104">
            <w:pPr>
              <w:pStyle w:val="a5"/>
              <w:numPr>
                <w:ilvl w:val="0"/>
                <w:numId w:val="20"/>
              </w:numPr>
              <w:suppressAutoHyphens/>
              <w:spacing w:before="60" w:after="60"/>
              <w:ind w:left="317"/>
              <w:jc w:val="both"/>
            </w:pPr>
            <w:r w:rsidRPr="007C2048">
              <w:t>Учесть необходимость применения малолюдных технологий.</w:t>
            </w:r>
          </w:p>
          <w:p w14:paraId="16B0B29F" w14:textId="77777777" w:rsidR="001F64D8" w:rsidRPr="007C2048" w:rsidRDefault="001F64D8" w:rsidP="002F0104">
            <w:pPr>
              <w:pStyle w:val="a5"/>
              <w:numPr>
                <w:ilvl w:val="0"/>
                <w:numId w:val="20"/>
              </w:numPr>
              <w:suppressAutoHyphens/>
              <w:spacing w:before="60" w:after="60"/>
              <w:ind w:left="317"/>
              <w:jc w:val="both"/>
            </w:pPr>
            <w:r w:rsidRPr="007C2048">
              <w:t>Доступ для маломобильных групп населения в административных зданиях на территории нефтяного терминала не предусматривать.</w:t>
            </w:r>
          </w:p>
          <w:p w14:paraId="13C12D92" w14:textId="77777777" w:rsidR="001F64D8" w:rsidRPr="007C2048" w:rsidRDefault="001F64D8" w:rsidP="002F0104">
            <w:pPr>
              <w:pStyle w:val="a5"/>
              <w:numPr>
                <w:ilvl w:val="0"/>
                <w:numId w:val="20"/>
              </w:numPr>
              <w:suppressAutoHyphens/>
              <w:spacing w:before="60" w:after="60"/>
              <w:ind w:left="317"/>
              <w:jc w:val="both"/>
            </w:pPr>
            <w:r w:rsidRPr="007C2048">
              <w:t>Предусмотреть унификацию решен</w:t>
            </w:r>
            <w:r w:rsidR="000A4652">
              <w:t>ий по применяемому оборудованию с объектом «Нефтяной терминал «Порт бухта Север».</w:t>
            </w:r>
          </w:p>
          <w:p w14:paraId="74FDE92B" w14:textId="77777777" w:rsidR="00B9151F" w:rsidRPr="007C2048" w:rsidRDefault="00B9151F" w:rsidP="002F0104">
            <w:pPr>
              <w:pStyle w:val="a5"/>
              <w:numPr>
                <w:ilvl w:val="0"/>
                <w:numId w:val="20"/>
              </w:numPr>
              <w:suppressAutoHyphens/>
              <w:spacing w:before="60" w:after="60"/>
              <w:ind w:left="317"/>
              <w:jc w:val="both"/>
            </w:pPr>
            <w:r w:rsidRPr="007C2048">
              <w:t>Внесения изменений в утверждённый перечень объектов капитального строительства должны быть согласованы и утверждены Заказчиком.</w:t>
            </w:r>
          </w:p>
          <w:p w14:paraId="4BE6FA20" w14:textId="77777777" w:rsidR="001F64D8" w:rsidRPr="007C2048" w:rsidRDefault="001F64D8" w:rsidP="002F0104">
            <w:pPr>
              <w:pStyle w:val="a5"/>
              <w:numPr>
                <w:ilvl w:val="0"/>
                <w:numId w:val="20"/>
              </w:numPr>
              <w:ind w:left="317"/>
            </w:pPr>
            <w:r w:rsidRPr="007C2048">
              <w:t xml:space="preserve">В составе проектной документации указать сведения о расчетной численности, профессионально-квалификационном составе работников с распределением по группам производственных процессов, числе рабочих мест и их оснащенности. </w:t>
            </w:r>
          </w:p>
          <w:p w14:paraId="77167FDA" w14:textId="77777777" w:rsidR="00B9151F" w:rsidRPr="007C2048" w:rsidRDefault="00B9151F" w:rsidP="002F0104">
            <w:pPr>
              <w:pStyle w:val="a5"/>
              <w:numPr>
                <w:ilvl w:val="0"/>
                <w:numId w:val="20"/>
              </w:numPr>
              <w:suppressAutoHyphens/>
              <w:spacing w:before="60" w:after="60"/>
              <w:ind w:left="317"/>
              <w:jc w:val="both"/>
            </w:pPr>
            <w:r w:rsidRPr="007C2048">
              <w:t>Решения, принятые в проектной документации должны обеспечить прохождение ФАУ «Главгосэкспертиза России».</w:t>
            </w:r>
          </w:p>
          <w:p w14:paraId="3533D36B" w14:textId="77777777" w:rsidR="00161365" w:rsidRPr="007C2048" w:rsidRDefault="00B9151F" w:rsidP="002F0104">
            <w:pPr>
              <w:pStyle w:val="a5"/>
              <w:numPr>
                <w:ilvl w:val="0"/>
                <w:numId w:val="20"/>
              </w:numPr>
              <w:suppressAutoHyphens/>
              <w:spacing w:before="60" w:after="60"/>
              <w:ind w:left="317"/>
              <w:jc w:val="both"/>
            </w:pPr>
            <w:r w:rsidRPr="007C2048">
              <w:t>Не регламентированные настоящим заданием технические решения, применяемые при проектировании объекта, согласовывать с Заказчиком.</w:t>
            </w:r>
          </w:p>
        </w:tc>
      </w:tr>
      <w:tr w:rsidR="00D255D6" w:rsidRPr="007C2048" w14:paraId="36DDDFAC" w14:textId="77777777" w:rsidTr="008B2E41">
        <w:tc>
          <w:tcPr>
            <w:tcW w:w="560" w:type="dxa"/>
            <w:shd w:val="clear" w:color="auto" w:fill="auto"/>
            <w:vAlign w:val="center"/>
          </w:tcPr>
          <w:p w14:paraId="33705F60" w14:textId="77777777" w:rsidR="00D255D6" w:rsidRPr="007C2048" w:rsidRDefault="00D255D6" w:rsidP="002F0104">
            <w:pPr>
              <w:pStyle w:val="a5"/>
              <w:numPr>
                <w:ilvl w:val="0"/>
                <w:numId w:val="31"/>
              </w:numPr>
              <w:spacing w:before="100" w:after="100"/>
            </w:pPr>
          </w:p>
        </w:tc>
        <w:tc>
          <w:tcPr>
            <w:tcW w:w="3092" w:type="dxa"/>
            <w:shd w:val="clear" w:color="auto" w:fill="auto"/>
            <w:vAlign w:val="center"/>
          </w:tcPr>
          <w:p w14:paraId="7907C4F5" w14:textId="77777777" w:rsidR="00D255D6" w:rsidRPr="007C2048" w:rsidRDefault="00D255D6" w:rsidP="008F595F">
            <w:pPr>
              <w:keepLines/>
              <w:spacing w:before="100" w:after="100"/>
              <w:ind w:left="57" w:right="57"/>
              <w:jc w:val="both"/>
              <w:rPr>
                <w:color w:val="000000" w:themeColor="text1"/>
              </w:rPr>
            </w:pPr>
            <w:r w:rsidRPr="007C2048">
              <w:rPr>
                <w:color w:val="000000" w:themeColor="text1"/>
              </w:rPr>
              <w:t>Автоматизация технологических процессов</w:t>
            </w:r>
          </w:p>
        </w:tc>
        <w:tc>
          <w:tcPr>
            <w:tcW w:w="6662" w:type="dxa"/>
            <w:shd w:val="clear" w:color="auto" w:fill="auto"/>
            <w:vAlign w:val="center"/>
          </w:tcPr>
          <w:p w14:paraId="3A1BD81A" w14:textId="6CED6C80" w:rsidR="0069196F" w:rsidRPr="007C2048" w:rsidRDefault="0069196F" w:rsidP="002F0104">
            <w:pPr>
              <w:pStyle w:val="a5"/>
              <w:keepNext/>
              <w:numPr>
                <w:ilvl w:val="0"/>
                <w:numId w:val="25"/>
              </w:numPr>
              <w:suppressAutoHyphens/>
              <w:spacing w:before="120" w:after="120"/>
              <w:jc w:val="both"/>
              <w:rPr>
                <w:rStyle w:val="FontStyle35"/>
                <w:iCs/>
                <w:sz w:val="24"/>
              </w:rPr>
            </w:pPr>
            <w:r w:rsidRPr="007C2048">
              <w:rPr>
                <w:rStyle w:val="FontStyle35"/>
                <w:iCs/>
                <w:sz w:val="24"/>
              </w:rPr>
              <w:t>В составе ПД разработать:</w:t>
            </w:r>
          </w:p>
          <w:p w14:paraId="593E22E7" w14:textId="77777777" w:rsidR="0069196F" w:rsidRPr="007C2048" w:rsidRDefault="0069196F" w:rsidP="002F0104">
            <w:pPr>
              <w:pStyle w:val="a5"/>
              <w:keepNext/>
              <w:numPr>
                <w:ilvl w:val="1"/>
                <w:numId w:val="25"/>
              </w:numPr>
              <w:suppressAutoHyphens/>
              <w:spacing w:before="120" w:after="120"/>
              <w:jc w:val="both"/>
              <w:rPr>
                <w:rStyle w:val="FontStyle35"/>
                <w:iCs/>
                <w:sz w:val="24"/>
              </w:rPr>
            </w:pPr>
            <w:r w:rsidRPr="007C2048">
              <w:rPr>
                <w:rStyle w:val="FontStyle35"/>
                <w:iCs/>
                <w:sz w:val="24"/>
              </w:rPr>
              <w:t>функциональную схему автоматизации</w:t>
            </w:r>
            <w:r w:rsidRPr="007C2048">
              <w:rPr>
                <w:rStyle w:val="FontStyle35"/>
                <w:iCs/>
                <w:sz w:val="24"/>
                <w:lang w:val="en-US"/>
              </w:rPr>
              <w:t>;</w:t>
            </w:r>
          </w:p>
          <w:p w14:paraId="3FCDE05E" w14:textId="77777777" w:rsidR="0069196F" w:rsidRPr="007C2048" w:rsidRDefault="0069196F" w:rsidP="002F0104">
            <w:pPr>
              <w:pStyle w:val="a5"/>
              <w:keepNext/>
              <w:numPr>
                <w:ilvl w:val="1"/>
                <w:numId w:val="25"/>
              </w:numPr>
              <w:suppressAutoHyphens/>
              <w:spacing w:before="120" w:after="120"/>
              <w:jc w:val="both"/>
              <w:rPr>
                <w:rStyle w:val="FontStyle35"/>
                <w:iCs/>
                <w:sz w:val="24"/>
              </w:rPr>
            </w:pPr>
            <w:r w:rsidRPr="007C2048">
              <w:rPr>
                <w:rStyle w:val="FontStyle35"/>
                <w:iCs/>
                <w:sz w:val="24"/>
              </w:rPr>
              <w:t>структурную схему КТС АСУ ТП;</w:t>
            </w:r>
          </w:p>
          <w:p w14:paraId="582557EE" w14:textId="397ABB5E" w:rsidR="0069196F" w:rsidRDefault="0069196F" w:rsidP="002F0104">
            <w:pPr>
              <w:pStyle w:val="a5"/>
              <w:keepNext/>
              <w:numPr>
                <w:ilvl w:val="1"/>
                <w:numId w:val="25"/>
              </w:numPr>
              <w:suppressAutoHyphens/>
              <w:spacing w:before="120" w:after="120"/>
              <w:jc w:val="both"/>
              <w:rPr>
                <w:rStyle w:val="FontStyle35"/>
                <w:iCs/>
                <w:sz w:val="24"/>
              </w:rPr>
            </w:pPr>
            <w:r w:rsidRPr="007C2048">
              <w:rPr>
                <w:rStyle w:val="FontStyle35"/>
                <w:iCs/>
                <w:sz w:val="24"/>
              </w:rPr>
              <w:t>таблицу сигналов и функций управления проектируемой АСУ ТП;</w:t>
            </w:r>
          </w:p>
          <w:p w14:paraId="3472C6F0" w14:textId="4F4CB2C4" w:rsidR="006D2B93" w:rsidRDefault="001F7523" w:rsidP="002F0104">
            <w:pPr>
              <w:pStyle w:val="a5"/>
              <w:keepNext/>
              <w:numPr>
                <w:ilvl w:val="1"/>
                <w:numId w:val="25"/>
              </w:numPr>
              <w:suppressAutoHyphens/>
              <w:spacing w:before="120" w:after="120"/>
              <w:jc w:val="both"/>
              <w:rPr>
                <w:rStyle w:val="FontStyle35"/>
                <w:iCs/>
                <w:sz w:val="24"/>
              </w:rPr>
            </w:pPr>
            <w:r>
              <w:rPr>
                <w:rStyle w:val="FontStyle35"/>
                <w:iCs/>
                <w:sz w:val="24"/>
              </w:rPr>
              <w:t xml:space="preserve">автоматизированную </w:t>
            </w:r>
            <w:r w:rsidR="006D2B93">
              <w:rPr>
                <w:rStyle w:val="FontStyle35"/>
                <w:iCs/>
                <w:sz w:val="24"/>
              </w:rPr>
              <w:t>с</w:t>
            </w:r>
            <w:r w:rsidR="009F058C">
              <w:rPr>
                <w:rStyle w:val="FontStyle35"/>
                <w:iCs/>
                <w:sz w:val="24"/>
              </w:rPr>
              <w:t>истему диспетчеризации инженерных систем</w:t>
            </w:r>
            <w:r w:rsidR="002D56AF">
              <w:rPr>
                <w:rStyle w:val="FontStyle35"/>
                <w:iCs/>
                <w:sz w:val="24"/>
              </w:rPr>
              <w:t xml:space="preserve"> (АСУ</w:t>
            </w:r>
            <w:r w:rsidR="0091208C">
              <w:rPr>
                <w:rStyle w:val="FontStyle35"/>
                <w:iCs/>
                <w:sz w:val="24"/>
              </w:rPr>
              <w:t xml:space="preserve"> </w:t>
            </w:r>
            <w:r w:rsidR="002D56AF">
              <w:rPr>
                <w:rStyle w:val="FontStyle35"/>
                <w:iCs/>
                <w:sz w:val="24"/>
              </w:rPr>
              <w:t>ИС)</w:t>
            </w:r>
            <w:r w:rsidR="009F058C">
              <w:rPr>
                <w:rStyle w:val="FontStyle35"/>
                <w:iCs/>
                <w:sz w:val="24"/>
              </w:rPr>
              <w:t>;</w:t>
            </w:r>
          </w:p>
          <w:p w14:paraId="1A89FE2B" w14:textId="4C72EAFC" w:rsidR="001F7523" w:rsidRPr="007C2048" w:rsidRDefault="001F7523" w:rsidP="002F0104">
            <w:pPr>
              <w:pStyle w:val="a5"/>
              <w:keepNext/>
              <w:numPr>
                <w:ilvl w:val="1"/>
                <w:numId w:val="25"/>
              </w:numPr>
              <w:suppressAutoHyphens/>
              <w:spacing w:before="120" w:after="120"/>
              <w:jc w:val="both"/>
              <w:rPr>
                <w:rStyle w:val="FontStyle35"/>
                <w:iCs/>
                <w:sz w:val="24"/>
              </w:rPr>
            </w:pPr>
            <w:r>
              <w:t xml:space="preserve">автоматизированная система управления пенным и </w:t>
            </w:r>
            <w:r>
              <w:lastRenderedPageBreak/>
              <w:t>водяным тушением грузовых операций</w:t>
            </w:r>
            <w:r w:rsidR="002D56AF">
              <w:t xml:space="preserve"> (АСУ</w:t>
            </w:r>
            <w:r w:rsidR="0091208C">
              <w:t xml:space="preserve"> </w:t>
            </w:r>
            <w:r w:rsidR="002D56AF">
              <w:t>ПВТ)</w:t>
            </w:r>
            <w:r>
              <w:t>;</w:t>
            </w:r>
          </w:p>
          <w:p w14:paraId="2BAB20E0" w14:textId="71D4054A" w:rsidR="0069196F" w:rsidRPr="007C2048" w:rsidRDefault="0069196F" w:rsidP="002F0104">
            <w:pPr>
              <w:pStyle w:val="a5"/>
              <w:keepNext/>
              <w:numPr>
                <w:ilvl w:val="1"/>
                <w:numId w:val="25"/>
              </w:numPr>
              <w:suppressAutoHyphens/>
              <w:spacing w:before="120" w:after="120"/>
              <w:jc w:val="both"/>
              <w:rPr>
                <w:rStyle w:val="FontStyle35"/>
                <w:iCs/>
                <w:sz w:val="24"/>
              </w:rPr>
            </w:pPr>
            <w:r w:rsidRPr="007C2048">
              <w:rPr>
                <w:rStyle w:val="FontStyle35"/>
                <w:iCs/>
                <w:sz w:val="24"/>
              </w:rPr>
              <w:t>спецификацию оборудования, изделий и материалов СА и АСУ ТП, ОЛ и ТТ на оборудование, шкафы (станции) управления и приборы АСУ ТП.</w:t>
            </w:r>
          </w:p>
          <w:p w14:paraId="5F18FBED" w14:textId="77777777" w:rsidR="00BC63A4" w:rsidRPr="007C2048" w:rsidRDefault="00BC63A4" w:rsidP="002F0104">
            <w:pPr>
              <w:pStyle w:val="a5"/>
              <w:keepNext/>
              <w:numPr>
                <w:ilvl w:val="0"/>
                <w:numId w:val="25"/>
              </w:numPr>
              <w:suppressAutoHyphens/>
              <w:spacing w:before="120" w:after="120"/>
              <w:jc w:val="both"/>
              <w:rPr>
                <w:rStyle w:val="FontStyle35"/>
                <w:iCs/>
                <w:sz w:val="24"/>
              </w:rPr>
            </w:pPr>
            <w:r w:rsidRPr="007C2048">
              <w:rPr>
                <w:rStyle w:val="FontStyle35"/>
                <w:iCs/>
                <w:sz w:val="24"/>
              </w:rPr>
              <w:t>Функциональные схемы автоматизации выполнить развернутым способом в соответствии с ГОСТ 21.208, ГОСТ 21.408, при котором на схеме изображают состав и место расположения технических средств автоматизации каждого контура контроля и управления.</w:t>
            </w:r>
          </w:p>
          <w:p w14:paraId="5C85A909" w14:textId="77777777" w:rsidR="0069196F" w:rsidRPr="007C2048" w:rsidRDefault="0069196F" w:rsidP="002F0104">
            <w:pPr>
              <w:pStyle w:val="a5"/>
              <w:keepNext/>
              <w:numPr>
                <w:ilvl w:val="0"/>
                <w:numId w:val="25"/>
              </w:numPr>
              <w:suppressAutoHyphens/>
              <w:spacing w:before="120" w:after="120"/>
              <w:jc w:val="both"/>
              <w:rPr>
                <w:rStyle w:val="FontStyle35"/>
                <w:iCs/>
                <w:sz w:val="24"/>
              </w:rPr>
            </w:pPr>
            <w:r w:rsidRPr="007C2048">
              <w:rPr>
                <w:rStyle w:val="FontStyle35"/>
                <w:iCs/>
                <w:sz w:val="24"/>
              </w:rPr>
              <w:t>В составе АСУ ТП предусмотреть:</w:t>
            </w:r>
          </w:p>
          <w:p w14:paraId="0EB2945E" w14:textId="77777777" w:rsidR="0069196F" w:rsidRPr="007C2048" w:rsidRDefault="0069196F" w:rsidP="002F0104">
            <w:pPr>
              <w:pStyle w:val="a5"/>
              <w:keepNext/>
              <w:numPr>
                <w:ilvl w:val="1"/>
                <w:numId w:val="25"/>
              </w:numPr>
              <w:suppressAutoHyphens/>
              <w:spacing w:before="120" w:after="120"/>
              <w:jc w:val="both"/>
              <w:rPr>
                <w:rStyle w:val="FontStyle35"/>
                <w:iCs/>
                <w:sz w:val="24"/>
              </w:rPr>
            </w:pPr>
            <w:r w:rsidRPr="007C2048">
              <w:rPr>
                <w:rStyle w:val="FontStyle35"/>
                <w:iCs/>
                <w:sz w:val="24"/>
              </w:rPr>
              <w:t>противоаварийную автоматическую защиту</w:t>
            </w:r>
            <w:r w:rsidRPr="007C2048">
              <w:rPr>
                <w:rStyle w:val="FontStyle35"/>
                <w:iCs/>
                <w:sz w:val="24"/>
                <w:lang w:val="en-US"/>
              </w:rPr>
              <w:t>;</w:t>
            </w:r>
          </w:p>
          <w:p w14:paraId="73F2824F" w14:textId="77777777" w:rsidR="0069196F" w:rsidRPr="007C2048" w:rsidRDefault="0069196F" w:rsidP="002F0104">
            <w:pPr>
              <w:pStyle w:val="a5"/>
              <w:keepNext/>
              <w:numPr>
                <w:ilvl w:val="1"/>
                <w:numId w:val="25"/>
              </w:numPr>
              <w:suppressAutoHyphens/>
              <w:spacing w:before="120" w:after="120"/>
              <w:jc w:val="both"/>
              <w:rPr>
                <w:rStyle w:val="FontStyle35"/>
                <w:iCs/>
                <w:sz w:val="24"/>
              </w:rPr>
            </w:pPr>
            <w:r w:rsidRPr="007C2048">
              <w:rPr>
                <w:rStyle w:val="FontStyle35"/>
                <w:iCs/>
                <w:sz w:val="24"/>
              </w:rPr>
              <w:t>противопожарную защиту и газовую безопасность, для обеспечения безопасной остановки или перевода процесса в безопасное состояние, в случае критического отклонения от предусмотренных технологическим регламентом параметров (остановку осуществлять в случае аварийного отклонения параметров технологического процесса, загазованности, пожара, а также вручную оператором по факту нарушения целостности оборудования и трубопроводов и в других случаях, во избежание взрыва, пожара, разрушения и угрозы жизни людей);</w:t>
            </w:r>
          </w:p>
          <w:p w14:paraId="397DF853" w14:textId="77777777" w:rsidR="0069196F" w:rsidRPr="007C2048" w:rsidRDefault="0069196F" w:rsidP="002F0104">
            <w:pPr>
              <w:pStyle w:val="a5"/>
              <w:keepNext/>
              <w:numPr>
                <w:ilvl w:val="1"/>
                <w:numId w:val="25"/>
              </w:numPr>
              <w:suppressAutoHyphens/>
              <w:spacing w:before="120" w:after="120"/>
              <w:jc w:val="both"/>
              <w:rPr>
                <w:rStyle w:val="FontStyle35"/>
                <w:iCs/>
                <w:sz w:val="24"/>
              </w:rPr>
            </w:pPr>
            <w:r w:rsidRPr="007C2048">
              <w:rPr>
                <w:rStyle w:val="FontStyle35"/>
                <w:iCs/>
                <w:sz w:val="24"/>
              </w:rPr>
              <w:t>систему заземления приборов и средств автоматизации в соответствии с ПУЭ.</w:t>
            </w:r>
          </w:p>
          <w:p w14:paraId="639DB030" w14:textId="34FAC4BC" w:rsidR="002D56AF" w:rsidRDefault="002D56AF" w:rsidP="002F0104">
            <w:pPr>
              <w:pStyle w:val="a5"/>
              <w:keepNext/>
              <w:numPr>
                <w:ilvl w:val="0"/>
                <w:numId w:val="25"/>
              </w:numPr>
              <w:suppressAutoHyphens/>
              <w:spacing w:before="120" w:after="120"/>
              <w:jc w:val="both"/>
              <w:rPr>
                <w:rStyle w:val="FontStyle35"/>
                <w:iCs/>
                <w:sz w:val="24"/>
              </w:rPr>
            </w:pPr>
            <w:r>
              <w:rPr>
                <w:rStyle w:val="FontStyle35"/>
                <w:iCs/>
                <w:sz w:val="24"/>
              </w:rPr>
              <w:t>В составе АСУИС предусмотреть:</w:t>
            </w:r>
          </w:p>
          <w:p w14:paraId="135A3EA2" w14:textId="1290BDDB" w:rsidR="002D56AF" w:rsidRPr="002D56AF" w:rsidRDefault="002D56AF" w:rsidP="002F0104">
            <w:pPr>
              <w:pStyle w:val="a5"/>
              <w:keepNext/>
              <w:numPr>
                <w:ilvl w:val="0"/>
                <w:numId w:val="26"/>
              </w:numPr>
              <w:suppressAutoHyphens/>
              <w:spacing w:before="120" w:after="120"/>
              <w:ind w:left="751"/>
              <w:jc w:val="both"/>
              <w:rPr>
                <w:iCs/>
              </w:rPr>
            </w:pPr>
            <w:r>
              <w:t>автоматическое регулирование технологических параметров инженерных систем, включая регулирование потребляемой мощности;</w:t>
            </w:r>
          </w:p>
          <w:p w14:paraId="55D042CA" w14:textId="47E6701F" w:rsidR="002D56AF" w:rsidRPr="002D56AF" w:rsidRDefault="002D56AF" w:rsidP="002F0104">
            <w:pPr>
              <w:pStyle w:val="a5"/>
              <w:keepNext/>
              <w:numPr>
                <w:ilvl w:val="0"/>
                <w:numId w:val="26"/>
              </w:numPr>
              <w:suppressAutoHyphens/>
              <w:spacing w:before="120" w:after="120"/>
              <w:ind w:left="751"/>
              <w:jc w:val="both"/>
              <w:rPr>
                <w:iCs/>
              </w:rPr>
            </w:pPr>
            <w:r>
              <w:t>автоматическое управление инженерными системами в нормальном и аварийных режимах;</w:t>
            </w:r>
          </w:p>
          <w:p w14:paraId="6E682E59" w14:textId="6C0FA438" w:rsidR="002D56AF" w:rsidRPr="002D56AF" w:rsidRDefault="002D56AF" w:rsidP="002F0104">
            <w:pPr>
              <w:pStyle w:val="a5"/>
              <w:keepNext/>
              <w:numPr>
                <w:ilvl w:val="0"/>
                <w:numId w:val="26"/>
              </w:numPr>
              <w:suppressAutoHyphens/>
              <w:spacing w:before="120" w:after="120"/>
              <w:ind w:left="751"/>
              <w:jc w:val="both"/>
              <w:rPr>
                <w:iCs/>
              </w:rPr>
            </w:pPr>
            <w:r>
              <w:t>дистанционное управление оборудованием инженерных систем из помещения операторной;</w:t>
            </w:r>
          </w:p>
          <w:p w14:paraId="2F1BE358" w14:textId="1752E318" w:rsidR="002D56AF" w:rsidRPr="002D56AF" w:rsidRDefault="002D56AF" w:rsidP="002F0104">
            <w:pPr>
              <w:pStyle w:val="a5"/>
              <w:keepNext/>
              <w:numPr>
                <w:ilvl w:val="0"/>
                <w:numId w:val="26"/>
              </w:numPr>
              <w:suppressAutoHyphens/>
              <w:spacing w:before="120" w:after="120"/>
              <w:ind w:left="751"/>
              <w:jc w:val="both"/>
              <w:rPr>
                <w:iCs/>
              </w:rPr>
            </w:pPr>
            <w:r>
              <w:t>управление аварийным энергоснабжением от ДЭС;</w:t>
            </w:r>
          </w:p>
          <w:p w14:paraId="61DED912" w14:textId="35FB01C6" w:rsidR="002D56AF" w:rsidRPr="002D56AF" w:rsidRDefault="002D56AF" w:rsidP="002F0104">
            <w:pPr>
              <w:pStyle w:val="a5"/>
              <w:keepNext/>
              <w:numPr>
                <w:ilvl w:val="0"/>
                <w:numId w:val="26"/>
              </w:numPr>
              <w:suppressAutoHyphens/>
              <w:spacing w:before="120" w:after="120"/>
              <w:ind w:left="751"/>
              <w:jc w:val="both"/>
              <w:rPr>
                <w:iCs/>
              </w:rPr>
            </w:pPr>
            <w:r>
              <w:t>коммерческий и технический учет электроэнергии;</w:t>
            </w:r>
          </w:p>
          <w:p w14:paraId="797FDBA6" w14:textId="5BD310E2" w:rsidR="002D56AF" w:rsidRPr="002D56AF" w:rsidRDefault="002D56AF" w:rsidP="002F0104">
            <w:pPr>
              <w:pStyle w:val="a5"/>
              <w:keepNext/>
              <w:numPr>
                <w:ilvl w:val="0"/>
                <w:numId w:val="26"/>
              </w:numPr>
              <w:suppressAutoHyphens/>
              <w:spacing w:before="120" w:after="120"/>
              <w:ind w:left="751"/>
              <w:jc w:val="both"/>
              <w:rPr>
                <w:rStyle w:val="FontStyle35"/>
                <w:iCs/>
                <w:sz w:val="24"/>
              </w:rPr>
            </w:pPr>
            <w:r>
              <w:t>дистанционное управление оборудованием инженерных систем и устройство АРМ оператора;</w:t>
            </w:r>
          </w:p>
          <w:p w14:paraId="3CAE3FBD" w14:textId="22F21D68" w:rsidR="00F2030A" w:rsidRDefault="00F2030A" w:rsidP="002F0104">
            <w:pPr>
              <w:pStyle w:val="a5"/>
              <w:keepNext/>
              <w:numPr>
                <w:ilvl w:val="0"/>
                <w:numId w:val="25"/>
              </w:numPr>
              <w:suppressAutoHyphens/>
              <w:spacing w:before="120" w:after="120"/>
              <w:jc w:val="both"/>
              <w:rPr>
                <w:rStyle w:val="FontStyle35"/>
                <w:iCs/>
                <w:sz w:val="24"/>
              </w:rPr>
            </w:pPr>
            <w:r>
              <w:rPr>
                <w:rStyle w:val="FontStyle35"/>
                <w:iCs/>
                <w:sz w:val="24"/>
              </w:rPr>
              <w:t>В составе АСУПВТ предусмотреть:</w:t>
            </w:r>
          </w:p>
          <w:p w14:paraId="3D5ED1E2" w14:textId="4D824188" w:rsidR="00F2030A" w:rsidRPr="00F2030A" w:rsidRDefault="00F2030A" w:rsidP="002F0104">
            <w:pPr>
              <w:pStyle w:val="a5"/>
              <w:keepNext/>
              <w:numPr>
                <w:ilvl w:val="0"/>
                <w:numId w:val="27"/>
              </w:numPr>
              <w:suppressAutoHyphens/>
              <w:spacing w:before="120" w:after="120"/>
              <w:jc w:val="both"/>
              <w:rPr>
                <w:iCs/>
              </w:rPr>
            </w:pPr>
            <w:r>
              <w:t>автоматическое управление установками пожаротушения;</w:t>
            </w:r>
          </w:p>
          <w:p w14:paraId="1918D879" w14:textId="31E65A82" w:rsidR="00F2030A" w:rsidRPr="00F2030A" w:rsidRDefault="00F2030A" w:rsidP="002F0104">
            <w:pPr>
              <w:pStyle w:val="a5"/>
              <w:keepNext/>
              <w:numPr>
                <w:ilvl w:val="0"/>
                <w:numId w:val="27"/>
              </w:numPr>
              <w:suppressAutoHyphens/>
              <w:spacing w:before="120" w:after="120"/>
              <w:jc w:val="both"/>
              <w:rPr>
                <w:iCs/>
              </w:rPr>
            </w:pPr>
            <w:r>
              <w:t>дистанционное управление с рабочего места оператора;</w:t>
            </w:r>
          </w:p>
          <w:p w14:paraId="6D2B05B7" w14:textId="7B11D7CC" w:rsidR="00F2030A" w:rsidRPr="00F2030A" w:rsidRDefault="00F2030A" w:rsidP="002F0104">
            <w:pPr>
              <w:pStyle w:val="a5"/>
              <w:keepNext/>
              <w:numPr>
                <w:ilvl w:val="0"/>
                <w:numId w:val="27"/>
              </w:numPr>
              <w:suppressAutoHyphens/>
              <w:spacing w:before="120" w:after="120"/>
              <w:jc w:val="both"/>
              <w:rPr>
                <w:iCs/>
              </w:rPr>
            </w:pPr>
            <w:r>
              <w:t>блокировку технологических систем при пожаре</w:t>
            </w:r>
            <w:r w:rsidRPr="00F2030A">
              <w:t>;</w:t>
            </w:r>
          </w:p>
          <w:p w14:paraId="76909F72" w14:textId="6C1FFD91" w:rsidR="00F2030A" w:rsidRPr="00F2030A" w:rsidRDefault="00F2030A" w:rsidP="002F0104">
            <w:pPr>
              <w:pStyle w:val="a5"/>
              <w:keepNext/>
              <w:numPr>
                <w:ilvl w:val="0"/>
                <w:numId w:val="27"/>
              </w:numPr>
              <w:suppressAutoHyphens/>
              <w:spacing w:before="120" w:after="120"/>
              <w:jc w:val="both"/>
              <w:rPr>
                <w:iCs/>
              </w:rPr>
            </w:pPr>
            <w:r>
              <w:t>диагностику состояния технических средств системы, локализацию, сигнализацию и регистрацию отказов оборудования системы;</w:t>
            </w:r>
          </w:p>
          <w:p w14:paraId="224FA48E" w14:textId="5B1B020A" w:rsidR="00F2030A" w:rsidRPr="00F2030A" w:rsidRDefault="00F2030A" w:rsidP="002F0104">
            <w:pPr>
              <w:pStyle w:val="a5"/>
              <w:keepNext/>
              <w:numPr>
                <w:ilvl w:val="0"/>
                <w:numId w:val="27"/>
              </w:numPr>
              <w:suppressAutoHyphens/>
              <w:spacing w:before="120" w:after="120"/>
              <w:jc w:val="both"/>
              <w:rPr>
                <w:rStyle w:val="FontStyle35"/>
                <w:iCs/>
                <w:sz w:val="24"/>
              </w:rPr>
            </w:pPr>
            <w:r>
              <w:t>многоуровневую парольную защиту от несанкционированного доступа.</w:t>
            </w:r>
          </w:p>
          <w:p w14:paraId="30AC6A16" w14:textId="5AE61458" w:rsidR="0069196F" w:rsidRPr="007C2048" w:rsidRDefault="0069196F" w:rsidP="002F0104">
            <w:pPr>
              <w:pStyle w:val="a5"/>
              <w:keepNext/>
              <w:numPr>
                <w:ilvl w:val="0"/>
                <w:numId w:val="25"/>
              </w:numPr>
              <w:suppressAutoHyphens/>
              <w:spacing w:before="120" w:after="120"/>
              <w:jc w:val="both"/>
              <w:rPr>
                <w:rStyle w:val="FontStyle35"/>
                <w:iCs/>
                <w:sz w:val="24"/>
              </w:rPr>
            </w:pPr>
            <w:r w:rsidRPr="007C2048">
              <w:rPr>
                <w:rStyle w:val="FontStyle35"/>
                <w:iCs/>
                <w:sz w:val="24"/>
              </w:rPr>
              <w:t xml:space="preserve">Выполнить проектирование комплекса технических </w:t>
            </w:r>
            <w:r w:rsidRPr="007C2048">
              <w:rPr>
                <w:rStyle w:val="FontStyle35"/>
                <w:iCs/>
                <w:sz w:val="24"/>
              </w:rPr>
              <w:lastRenderedPageBreak/>
              <w:t>средств автоматизации технологических процессов в составе следующих систем:</w:t>
            </w:r>
          </w:p>
          <w:p w14:paraId="616E90FA" w14:textId="77777777" w:rsidR="0069196F" w:rsidRPr="007C2048" w:rsidRDefault="0069196F" w:rsidP="002F0104">
            <w:pPr>
              <w:pStyle w:val="a5"/>
              <w:keepNext/>
              <w:numPr>
                <w:ilvl w:val="1"/>
                <w:numId w:val="25"/>
              </w:numPr>
              <w:suppressAutoHyphens/>
              <w:spacing w:before="120" w:after="120"/>
              <w:jc w:val="both"/>
              <w:rPr>
                <w:rStyle w:val="FontStyle35"/>
                <w:iCs/>
                <w:sz w:val="24"/>
              </w:rPr>
            </w:pPr>
            <w:r w:rsidRPr="007C2048">
              <w:rPr>
                <w:rStyle w:val="FontStyle35"/>
                <w:iCs/>
                <w:sz w:val="24"/>
              </w:rPr>
              <w:t>АСУ ТП;</w:t>
            </w:r>
          </w:p>
          <w:p w14:paraId="69BCAF7E" w14:textId="77777777" w:rsidR="0069196F" w:rsidRPr="007C2048" w:rsidRDefault="0069196F" w:rsidP="002F0104">
            <w:pPr>
              <w:pStyle w:val="a5"/>
              <w:keepNext/>
              <w:numPr>
                <w:ilvl w:val="1"/>
                <w:numId w:val="25"/>
              </w:numPr>
              <w:suppressAutoHyphens/>
              <w:spacing w:before="120" w:after="120"/>
              <w:jc w:val="both"/>
              <w:rPr>
                <w:rStyle w:val="FontStyle35"/>
                <w:iCs/>
                <w:sz w:val="24"/>
              </w:rPr>
            </w:pPr>
            <w:r w:rsidRPr="007C2048">
              <w:rPr>
                <w:rStyle w:val="FontStyle35"/>
                <w:iCs/>
                <w:sz w:val="24"/>
              </w:rPr>
              <w:t>система передачи данных и управления;</w:t>
            </w:r>
          </w:p>
          <w:p w14:paraId="06A56B77" w14:textId="77777777" w:rsidR="0069196F" w:rsidRPr="007C2048" w:rsidRDefault="0069196F" w:rsidP="002F0104">
            <w:pPr>
              <w:pStyle w:val="a5"/>
              <w:keepNext/>
              <w:numPr>
                <w:ilvl w:val="1"/>
                <w:numId w:val="25"/>
              </w:numPr>
              <w:suppressAutoHyphens/>
              <w:spacing w:before="120" w:after="120"/>
              <w:jc w:val="both"/>
              <w:rPr>
                <w:rStyle w:val="FontStyle35"/>
                <w:iCs/>
                <w:sz w:val="24"/>
              </w:rPr>
            </w:pPr>
            <w:r w:rsidRPr="007C2048">
              <w:rPr>
                <w:rStyle w:val="FontStyle35"/>
                <w:iCs/>
                <w:sz w:val="24"/>
              </w:rPr>
              <w:t>система телемеханики, система ПАЗ.</w:t>
            </w:r>
          </w:p>
          <w:p w14:paraId="13185CEB" w14:textId="77777777" w:rsidR="0069196F" w:rsidRPr="007C2048" w:rsidRDefault="0069196F" w:rsidP="002F0104">
            <w:pPr>
              <w:pStyle w:val="a5"/>
              <w:keepNext/>
              <w:numPr>
                <w:ilvl w:val="0"/>
                <w:numId w:val="25"/>
              </w:numPr>
              <w:suppressAutoHyphens/>
              <w:spacing w:before="120" w:after="120"/>
              <w:jc w:val="both"/>
              <w:rPr>
                <w:rStyle w:val="FontStyle35"/>
                <w:iCs/>
                <w:sz w:val="24"/>
              </w:rPr>
            </w:pPr>
            <w:r w:rsidRPr="007C2048">
              <w:rPr>
                <w:rStyle w:val="FontStyle35"/>
                <w:iCs/>
                <w:sz w:val="24"/>
              </w:rPr>
              <w:t>Размещение КТС АСУ ТП и сбор информации предусмотреть в шкафе КИПиА.</w:t>
            </w:r>
          </w:p>
          <w:p w14:paraId="28B16F0D" w14:textId="77777777" w:rsidR="0069196F" w:rsidRPr="007C2048" w:rsidRDefault="0069196F" w:rsidP="002F0104">
            <w:pPr>
              <w:pStyle w:val="a5"/>
              <w:keepNext/>
              <w:numPr>
                <w:ilvl w:val="0"/>
                <w:numId w:val="25"/>
              </w:numPr>
              <w:suppressAutoHyphens/>
              <w:spacing w:before="120" w:after="120"/>
              <w:jc w:val="both"/>
              <w:rPr>
                <w:rStyle w:val="FontStyle35"/>
                <w:iCs/>
                <w:sz w:val="24"/>
              </w:rPr>
            </w:pPr>
            <w:r w:rsidRPr="007C2048">
              <w:rPr>
                <w:rStyle w:val="FontStyle35"/>
                <w:iCs/>
                <w:sz w:val="24"/>
              </w:rPr>
              <w:t>Разработать в составе проекта раздел «Автоматизация технологических процессов» с целью создания АСУ ТП в с</w:t>
            </w:r>
            <w:r w:rsidR="000A4652">
              <w:rPr>
                <w:rStyle w:val="FontStyle35"/>
                <w:iCs/>
                <w:sz w:val="24"/>
              </w:rPr>
              <w:t xml:space="preserve">оответствии с ТТП </w:t>
            </w:r>
            <w:r w:rsidRPr="007C2048">
              <w:rPr>
                <w:rStyle w:val="FontStyle35"/>
                <w:iCs/>
                <w:sz w:val="24"/>
              </w:rPr>
              <w:t>выполненными в соответствии с Положением Компании «Разработка технических требований на создание или модернизацию автоматизированной системы управления технологическими процессами» № П3-04 Р-0106.</w:t>
            </w:r>
          </w:p>
          <w:p w14:paraId="39FE0ABB" w14:textId="77777777" w:rsidR="00BC63A4" w:rsidRPr="007C2048" w:rsidRDefault="00BC63A4" w:rsidP="002F0104">
            <w:pPr>
              <w:pStyle w:val="a5"/>
              <w:keepNext/>
              <w:numPr>
                <w:ilvl w:val="0"/>
                <w:numId w:val="25"/>
              </w:numPr>
              <w:suppressAutoHyphens/>
              <w:spacing w:before="120" w:after="120"/>
              <w:jc w:val="both"/>
              <w:rPr>
                <w:rStyle w:val="FontStyle35"/>
                <w:iCs/>
                <w:sz w:val="24"/>
              </w:rPr>
            </w:pPr>
            <w:r w:rsidRPr="007C2048">
              <w:rPr>
                <w:rStyle w:val="FontStyle35"/>
                <w:iCs/>
                <w:sz w:val="24"/>
              </w:rPr>
              <w:t xml:space="preserve">Функциональные характеристики проектируемой АСУ ТП и уровень автоматизации технологических процессов принять по классу </w:t>
            </w:r>
            <w:r w:rsidRPr="008B2E41">
              <w:rPr>
                <w:rStyle w:val="FontStyle35"/>
                <w:iCs/>
                <w:sz w:val="24"/>
              </w:rPr>
              <w:t>[указать класс]</w:t>
            </w:r>
            <w:r w:rsidRPr="007C2048">
              <w:rPr>
                <w:rStyle w:val="FontStyle35"/>
                <w:iCs/>
                <w:sz w:val="24"/>
              </w:rPr>
              <w:t xml:space="preserve"> в соответствии с Положением Компании «Автоматизированная система управления технологическими процессами нефтегазодобычи. Требования к функциональным характеристикам» № П3-04 С-0038.</w:t>
            </w:r>
          </w:p>
          <w:p w14:paraId="61EE8CEF" w14:textId="77777777" w:rsidR="00BC63A4" w:rsidRPr="007C2048" w:rsidRDefault="00BC63A4" w:rsidP="002F0104">
            <w:pPr>
              <w:pStyle w:val="a5"/>
              <w:keepNext/>
              <w:numPr>
                <w:ilvl w:val="0"/>
                <w:numId w:val="25"/>
              </w:numPr>
              <w:suppressAutoHyphens/>
              <w:spacing w:before="120" w:after="120"/>
              <w:jc w:val="both"/>
              <w:rPr>
                <w:rStyle w:val="FontStyle35"/>
                <w:iCs/>
                <w:sz w:val="24"/>
              </w:rPr>
            </w:pPr>
            <w:r w:rsidRPr="007C2048">
              <w:rPr>
                <w:rStyle w:val="FontStyle35"/>
                <w:iCs/>
                <w:sz w:val="24"/>
              </w:rPr>
              <w:t>Предусмотреть интеграцию проектируемой АСУ ТП со смежными системами автоматизированного управления и безопасности технологического объекта.</w:t>
            </w:r>
          </w:p>
          <w:p w14:paraId="17A1A756" w14:textId="77777777" w:rsidR="00BC63A4" w:rsidRPr="007C2048" w:rsidRDefault="00BC63A4" w:rsidP="002F0104">
            <w:pPr>
              <w:pStyle w:val="a5"/>
              <w:keepNext/>
              <w:numPr>
                <w:ilvl w:val="0"/>
                <w:numId w:val="25"/>
              </w:numPr>
              <w:suppressAutoHyphens/>
              <w:spacing w:before="120" w:after="120"/>
              <w:jc w:val="both"/>
              <w:rPr>
                <w:rStyle w:val="FontStyle35"/>
                <w:iCs/>
                <w:sz w:val="24"/>
              </w:rPr>
            </w:pPr>
            <w:r w:rsidRPr="007C2048">
              <w:rPr>
                <w:rStyle w:val="FontStyle35"/>
                <w:iCs/>
                <w:sz w:val="24"/>
              </w:rPr>
              <w:t>Предусмотреть интеграцию проектируемой АСУ ТП с системами вышестоящего уровня.</w:t>
            </w:r>
          </w:p>
          <w:p w14:paraId="2F9D410B" w14:textId="77777777" w:rsidR="00BC63A4" w:rsidRPr="007C2048" w:rsidRDefault="000A4652" w:rsidP="002F0104">
            <w:pPr>
              <w:pStyle w:val="a5"/>
              <w:keepNext/>
              <w:numPr>
                <w:ilvl w:val="0"/>
                <w:numId w:val="25"/>
              </w:numPr>
              <w:suppressAutoHyphens/>
              <w:spacing w:before="120" w:after="120"/>
              <w:jc w:val="both"/>
              <w:rPr>
                <w:rStyle w:val="FontStyle35"/>
                <w:iCs/>
                <w:sz w:val="24"/>
              </w:rPr>
            </w:pPr>
            <w:r>
              <w:rPr>
                <w:rStyle w:val="FontStyle35"/>
                <w:iCs/>
                <w:sz w:val="24"/>
              </w:rPr>
              <w:t>В проектной документации</w:t>
            </w:r>
            <w:r w:rsidR="00BC63A4" w:rsidRPr="007C2048">
              <w:rPr>
                <w:rStyle w:val="FontStyle35"/>
                <w:iCs/>
                <w:sz w:val="24"/>
              </w:rPr>
              <w:t xml:space="preserve"> предусмотреть технические решения по защите информации АСУ ТП.</w:t>
            </w:r>
          </w:p>
          <w:p w14:paraId="3ED522AE" w14:textId="77777777" w:rsidR="00BC63A4" w:rsidRPr="007C2048" w:rsidRDefault="00BC63A4" w:rsidP="002F0104">
            <w:pPr>
              <w:pStyle w:val="a5"/>
              <w:keepNext/>
              <w:numPr>
                <w:ilvl w:val="0"/>
                <w:numId w:val="25"/>
              </w:numPr>
              <w:suppressAutoHyphens/>
              <w:spacing w:before="120" w:after="120"/>
              <w:jc w:val="both"/>
              <w:rPr>
                <w:rStyle w:val="FontStyle35"/>
                <w:iCs/>
                <w:sz w:val="24"/>
              </w:rPr>
            </w:pPr>
            <w:r w:rsidRPr="007C2048">
              <w:rPr>
                <w:rStyle w:val="FontStyle35"/>
                <w:iCs/>
                <w:sz w:val="24"/>
              </w:rPr>
              <w:t>Все электрические и электронные средства систем автоматизации, размещаемые во взрывоопасных зонах технологических объектов, должны применяться только во взрывозащищенном исполнении и иметь уровень взрывозащиты, отвечающий требованиям, ТР ТС 012.</w:t>
            </w:r>
          </w:p>
          <w:p w14:paraId="11A04554" w14:textId="77777777" w:rsidR="00BC63A4" w:rsidRPr="007C2048" w:rsidRDefault="00BC63A4" w:rsidP="002F0104">
            <w:pPr>
              <w:pStyle w:val="a5"/>
              <w:keepNext/>
              <w:numPr>
                <w:ilvl w:val="0"/>
                <w:numId w:val="25"/>
              </w:numPr>
              <w:suppressAutoHyphens/>
              <w:spacing w:before="120" w:after="120"/>
              <w:jc w:val="both"/>
              <w:rPr>
                <w:rStyle w:val="FontStyle35"/>
                <w:iCs/>
                <w:sz w:val="24"/>
              </w:rPr>
            </w:pPr>
            <w:r w:rsidRPr="007C2048">
              <w:rPr>
                <w:rStyle w:val="FontStyle35"/>
                <w:iCs/>
                <w:sz w:val="24"/>
              </w:rPr>
              <w:t>Приборы и средства автоматизации, устанавливаемые на открытых площадках, должны иметь соответствующее климатическое исполнение в соответствии с ГОСТ 15150. Для приборов, не имеющих низкотемпературного исполнения, предусмотреть термочехлы для обогрева.</w:t>
            </w:r>
          </w:p>
          <w:p w14:paraId="4C90725E" w14:textId="77777777" w:rsidR="00BC63A4" w:rsidRPr="007C2048" w:rsidRDefault="00BC63A4" w:rsidP="002F0104">
            <w:pPr>
              <w:pStyle w:val="a5"/>
              <w:keepNext/>
              <w:numPr>
                <w:ilvl w:val="0"/>
                <w:numId w:val="25"/>
              </w:numPr>
              <w:suppressAutoHyphens/>
              <w:spacing w:before="120" w:after="120"/>
              <w:jc w:val="both"/>
              <w:rPr>
                <w:rStyle w:val="FontStyle35"/>
                <w:iCs/>
                <w:sz w:val="24"/>
              </w:rPr>
            </w:pPr>
            <w:r w:rsidRPr="007C2048">
              <w:rPr>
                <w:rStyle w:val="FontStyle35"/>
                <w:iCs/>
                <w:sz w:val="24"/>
              </w:rPr>
              <w:t>Основные решения по автоматизации, структурную схему АСУ ТП предоставить на согласование Заказчику в следующем содержании:</w:t>
            </w:r>
          </w:p>
          <w:p w14:paraId="5C806B98" w14:textId="77777777" w:rsidR="00BC63A4" w:rsidRPr="007C2048" w:rsidRDefault="00BC63A4" w:rsidP="002F0104">
            <w:pPr>
              <w:pStyle w:val="a5"/>
              <w:numPr>
                <w:ilvl w:val="1"/>
                <w:numId w:val="25"/>
              </w:numPr>
              <w:spacing w:after="0"/>
              <w:rPr>
                <w:rStyle w:val="FontStyle35"/>
                <w:iCs/>
                <w:sz w:val="24"/>
              </w:rPr>
            </w:pPr>
            <w:r w:rsidRPr="007C2048">
              <w:rPr>
                <w:rStyle w:val="FontStyle35"/>
                <w:iCs/>
                <w:sz w:val="24"/>
              </w:rPr>
              <w:t>решения по структуре систем автоматизации, подсистем, средствам и способам связи для информационного обмена между компонентами системы, подсистем;</w:t>
            </w:r>
          </w:p>
          <w:p w14:paraId="45AC9231" w14:textId="77777777" w:rsidR="00BC63A4" w:rsidRPr="007C2048" w:rsidRDefault="00BC63A4" w:rsidP="002F0104">
            <w:pPr>
              <w:pStyle w:val="a5"/>
              <w:numPr>
                <w:ilvl w:val="1"/>
                <w:numId w:val="25"/>
              </w:numPr>
              <w:spacing w:after="0"/>
              <w:rPr>
                <w:rStyle w:val="FontStyle35"/>
                <w:iCs/>
                <w:sz w:val="24"/>
              </w:rPr>
            </w:pPr>
            <w:r w:rsidRPr="007C2048">
              <w:rPr>
                <w:rStyle w:val="FontStyle35"/>
                <w:iCs/>
                <w:sz w:val="24"/>
              </w:rPr>
              <w:t>решения по взаимосвязям систем автоматизации со смежными системами, обеспечению требования к совместимости;</w:t>
            </w:r>
          </w:p>
          <w:p w14:paraId="087131D4" w14:textId="77777777" w:rsidR="00BC63A4" w:rsidRPr="007C2048" w:rsidRDefault="00BC63A4" w:rsidP="002F0104">
            <w:pPr>
              <w:pStyle w:val="a5"/>
              <w:numPr>
                <w:ilvl w:val="1"/>
                <w:numId w:val="25"/>
              </w:numPr>
              <w:spacing w:after="0"/>
              <w:rPr>
                <w:rStyle w:val="FontStyle35"/>
                <w:iCs/>
                <w:sz w:val="24"/>
              </w:rPr>
            </w:pPr>
            <w:r w:rsidRPr="007C2048">
              <w:rPr>
                <w:rStyle w:val="FontStyle35"/>
                <w:iCs/>
                <w:sz w:val="24"/>
              </w:rPr>
              <w:lastRenderedPageBreak/>
              <w:t>решения по режимам функционирования, диагностированию работы систем автоматизации;</w:t>
            </w:r>
          </w:p>
          <w:p w14:paraId="79914530" w14:textId="77777777" w:rsidR="00BC63A4" w:rsidRPr="007C2048" w:rsidRDefault="00BC63A4" w:rsidP="002F0104">
            <w:pPr>
              <w:pStyle w:val="a5"/>
              <w:numPr>
                <w:ilvl w:val="1"/>
                <w:numId w:val="25"/>
              </w:numPr>
              <w:spacing w:after="0"/>
              <w:rPr>
                <w:rStyle w:val="FontStyle35"/>
                <w:iCs/>
                <w:sz w:val="24"/>
              </w:rPr>
            </w:pPr>
            <w:r w:rsidRPr="007C2048">
              <w:rPr>
                <w:rStyle w:val="FontStyle35"/>
                <w:iCs/>
                <w:sz w:val="24"/>
              </w:rPr>
              <w:t>состав функций и задач, реализуемых системой (подсистемой);</w:t>
            </w:r>
          </w:p>
          <w:p w14:paraId="551844F6" w14:textId="77777777" w:rsidR="00BC63A4" w:rsidRPr="007C2048" w:rsidRDefault="00BC63A4" w:rsidP="002F0104">
            <w:pPr>
              <w:pStyle w:val="a5"/>
              <w:numPr>
                <w:ilvl w:val="1"/>
                <w:numId w:val="25"/>
              </w:numPr>
              <w:spacing w:after="0"/>
              <w:rPr>
                <w:rStyle w:val="FontStyle35"/>
                <w:iCs/>
                <w:sz w:val="24"/>
              </w:rPr>
            </w:pPr>
            <w:r w:rsidRPr="007C2048">
              <w:rPr>
                <w:rStyle w:val="FontStyle35"/>
                <w:iCs/>
                <w:sz w:val="24"/>
              </w:rPr>
              <w:t>решения по комплексу технических средств, его размещению на объекте автоматизации;</w:t>
            </w:r>
          </w:p>
          <w:p w14:paraId="1F1A7B65" w14:textId="77777777" w:rsidR="00BC63A4" w:rsidRPr="007C2048" w:rsidRDefault="00BC63A4" w:rsidP="002F0104">
            <w:pPr>
              <w:pStyle w:val="a5"/>
              <w:numPr>
                <w:ilvl w:val="1"/>
                <w:numId w:val="25"/>
              </w:numPr>
              <w:spacing w:after="0"/>
              <w:rPr>
                <w:rStyle w:val="FontStyle35"/>
                <w:iCs/>
                <w:sz w:val="24"/>
              </w:rPr>
            </w:pPr>
            <w:r w:rsidRPr="007C2048">
              <w:rPr>
                <w:rStyle w:val="FontStyle35"/>
                <w:iCs/>
                <w:sz w:val="24"/>
              </w:rPr>
              <w:t>решения по составу информации, объему, способам ее организации и передачи, видам машинных носителей, входным и выходным документам и сообщениям, последовательности обработки информации и другим компонентам;</w:t>
            </w:r>
          </w:p>
          <w:p w14:paraId="55FC85FE" w14:textId="77777777" w:rsidR="00BC63A4" w:rsidRPr="007C2048" w:rsidRDefault="00BC63A4" w:rsidP="002F0104">
            <w:pPr>
              <w:pStyle w:val="a5"/>
              <w:numPr>
                <w:ilvl w:val="1"/>
                <w:numId w:val="25"/>
              </w:numPr>
              <w:spacing w:after="0"/>
              <w:rPr>
                <w:rStyle w:val="FontStyle35"/>
                <w:iCs/>
                <w:sz w:val="24"/>
              </w:rPr>
            </w:pPr>
            <w:r w:rsidRPr="007C2048">
              <w:rPr>
                <w:rStyle w:val="FontStyle35"/>
                <w:iCs/>
                <w:sz w:val="24"/>
              </w:rPr>
              <w:t>решения по составу программных средств, языкам деятельности, алгоритмам процедур и операций, методам их реализации;</w:t>
            </w:r>
          </w:p>
          <w:p w14:paraId="53AD32DF" w14:textId="77777777" w:rsidR="00BC63A4" w:rsidRPr="007C2048" w:rsidRDefault="00BC63A4" w:rsidP="002F0104">
            <w:pPr>
              <w:pStyle w:val="a5"/>
              <w:numPr>
                <w:ilvl w:val="1"/>
                <w:numId w:val="25"/>
              </w:numPr>
              <w:spacing w:after="0"/>
              <w:rPr>
                <w:rStyle w:val="FontStyle35"/>
                <w:iCs/>
                <w:sz w:val="24"/>
              </w:rPr>
            </w:pPr>
            <w:r w:rsidRPr="007C2048">
              <w:rPr>
                <w:rStyle w:val="FontStyle35"/>
                <w:iCs/>
                <w:sz w:val="24"/>
              </w:rPr>
              <w:t>предварительный перечень сигналов (таблица сигналов) системы автоматизации;</w:t>
            </w:r>
          </w:p>
          <w:p w14:paraId="3685676F" w14:textId="77777777" w:rsidR="00BC63A4" w:rsidRPr="000A4652" w:rsidRDefault="00BC63A4" w:rsidP="002F0104">
            <w:pPr>
              <w:pStyle w:val="a5"/>
              <w:numPr>
                <w:ilvl w:val="1"/>
                <w:numId w:val="25"/>
              </w:numPr>
              <w:spacing w:after="0"/>
              <w:rPr>
                <w:rStyle w:val="FontStyle35"/>
                <w:iCs/>
                <w:sz w:val="24"/>
              </w:rPr>
            </w:pPr>
            <w:r w:rsidRPr="007C2048">
              <w:rPr>
                <w:rStyle w:val="FontStyle35"/>
                <w:iCs/>
                <w:sz w:val="24"/>
              </w:rPr>
              <w:t>предварительные спецификации основного оборудо</w:t>
            </w:r>
            <w:r w:rsidR="000A4652">
              <w:rPr>
                <w:rStyle w:val="FontStyle35"/>
                <w:iCs/>
                <w:sz w:val="24"/>
              </w:rPr>
              <w:t>вания.</w:t>
            </w:r>
          </w:p>
        </w:tc>
      </w:tr>
      <w:tr w:rsidR="00AB1CD8" w:rsidRPr="007C2048" w14:paraId="0BE9E1F3" w14:textId="77777777" w:rsidTr="008B2E41">
        <w:tc>
          <w:tcPr>
            <w:tcW w:w="560" w:type="dxa"/>
            <w:shd w:val="clear" w:color="auto" w:fill="auto"/>
            <w:vAlign w:val="center"/>
          </w:tcPr>
          <w:p w14:paraId="78DA94DC" w14:textId="77777777" w:rsidR="00AB1CD8" w:rsidRPr="007C2048" w:rsidRDefault="00AB1CD8" w:rsidP="002F0104">
            <w:pPr>
              <w:pStyle w:val="a5"/>
              <w:numPr>
                <w:ilvl w:val="0"/>
                <w:numId w:val="31"/>
              </w:numPr>
              <w:spacing w:before="100" w:after="100"/>
            </w:pPr>
          </w:p>
        </w:tc>
        <w:tc>
          <w:tcPr>
            <w:tcW w:w="3092" w:type="dxa"/>
            <w:shd w:val="clear" w:color="auto" w:fill="auto"/>
            <w:vAlign w:val="center"/>
          </w:tcPr>
          <w:p w14:paraId="748DB1C8" w14:textId="77777777" w:rsidR="00AB1CD8" w:rsidRPr="007C2048" w:rsidRDefault="009D1D81" w:rsidP="008F595F">
            <w:pPr>
              <w:keepLines/>
              <w:spacing w:before="100" w:after="100"/>
              <w:ind w:left="57" w:right="57"/>
              <w:jc w:val="both"/>
              <w:rPr>
                <w:color w:val="000000" w:themeColor="text1"/>
              </w:rPr>
            </w:pPr>
            <w:r w:rsidRPr="007C2048">
              <w:rPr>
                <w:color w:val="000000" w:themeColor="text1"/>
              </w:rPr>
              <w:t>О</w:t>
            </w:r>
            <w:r w:rsidR="00AB1CD8" w:rsidRPr="007C2048">
              <w:rPr>
                <w:color w:val="000000" w:themeColor="text1"/>
              </w:rPr>
              <w:t>бъем работ</w:t>
            </w:r>
          </w:p>
        </w:tc>
        <w:tc>
          <w:tcPr>
            <w:tcW w:w="6662" w:type="dxa"/>
            <w:shd w:val="clear" w:color="auto" w:fill="auto"/>
            <w:vAlign w:val="center"/>
          </w:tcPr>
          <w:p w14:paraId="6C483C88" w14:textId="77777777" w:rsidR="00A431D5" w:rsidRPr="007C2048" w:rsidRDefault="00F72C7F" w:rsidP="00901E63">
            <w:pPr>
              <w:keepNext/>
              <w:suppressAutoHyphens/>
              <w:spacing w:before="120" w:after="120"/>
              <w:jc w:val="both"/>
              <w:rPr>
                <w:iCs/>
              </w:rPr>
            </w:pPr>
            <w:r w:rsidRPr="007C2048">
              <w:rPr>
                <w:iCs/>
              </w:rPr>
              <w:t>В составе разрабатываемых томов</w:t>
            </w:r>
            <w:r w:rsidR="00A431D5" w:rsidRPr="007C2048">
              <w:rPr>
                <w:iCs/>
              </w:rPr>
              <w:t xml:space="preserve"> ПД необходимо:</w:t>
            </w:r>
          </w:p>
          <w:p w14:paraId="2A471F13" w14:textId="77777777" w:rsidR="00687C9B" w:rsidRPr="00901E63" w:rsidRDefault="00791A3F" w:rsidP="002F0104">
            <w:pPr>
              <w:pStyle w:val="a5"/>
              <w:keepNext/>
              <w:numPr>
                <w:ilvl w:val="0"/>
                <w:numId w:val="34"/>
              </w:numPr>
              <w:suppressAutoHyphens/>
              <w:spacing w:before="120" w:after="120"/>
              <w:jc w:val="both"/>
              <w:rPr>
                <w:rStyle w:val="FontStyle35"/>
                <w:iCs/>
                <w:sz w:val="24"/>
              </w:rPr>
            </w:pPr>
            <w:r w:rsidRPr="00901E63">
              <w:rPr>
                <w:rStyle w:val="FontStyle35"/>
                <w:iCs/>
                <w:sz w:val="24"/>
              </w:rPr>
              <w:t xml:space="preserve">Разработать проектные решения по </w:t>
            </w:r>
            <w:r w:rsidR="00F8325A" w:rsidRPr="00901E63">
              <w:rPr>
                <w:rStyle w:val="FontStyle35"/>
                <w:iCs/>
                <w:sz w:val="24"/>
              </w:rPr>
              <w:t>автоматической системе управления;</w:t>
            </w:r>
          </w:p>
          <w:p w14:paraId="057FE483" w14:textId="77777777" w:rsidR="00687C9B" w:rsidRPr="00901E63" w:rsidRDefault="00687C9B" w:rsidP="002F0104">
            <w:pPr>
              <w:pStyle w:val="a5"/>
              <w:keepNext/>
              <w:numPr>
                <w:ilvl w:val="0"/>
                <w:numId w:val="34"/>
              </w:numPr>
              <w:suppressAutoHyphens/>
              <w:spacing w:before="120" w:after="120"/>
              <w:jc w:val="both"/>
              <w:rPr>
                <w:rStyle w:val="FontStyle35"/>
                <w:iCs/>
                <w:sz w:val="24"/>
              </w:rPr>
            </w:pPr>
            <w:r w:rsidRPr="00901E63">
              <w:rPr>
                <w:rStyle w:val="FontStyle35"/>
                <w:iCs/>
                <w:sz w:val="24"/>
              </w:rPr>
              <w:t>Разработать спецификации на оборудование (заказные спецификации), опросные листы для заказа типового оборудования;</w:t>
            </w:r>
          </w:p>
          <w:p w14:paraId="166E2971" w14:textId="77777777" w:rsidR="00A202E8" w:rsidRPr="00901E63" w:rsidRDefault="005A63A6" w:rsidP="002F0104">
            <w:pPr>
              <w:pStyle w:val="a5"/>
              <w:keepNext/>
              <w:numPr>
                <w:ilvl w:val="0"/>
                <w:numId w:val="34"/>
              </w:numPr>
              <w:suppressAutoHyphens/>
              <w:spacing w:before="120" w:after="120"/>
              <w:jc w:val="both"/>
              <w:rPr>
                <w:rStyle w:val="FontStyle35"/>
                <w:iCs/>
                <w:sz w:val="24"/>
              </w:rPr>
            </w:pPr>
            <w:r w:rsidRPr="00901E63">
              <w:rPr>
                <w:rStyle w:val="FontStyle35"/>
                <w:iCs/>
                <w:sz w:val="24"/>
              </w:rPr>
              <w:t>Р</w:t>
            </w:r>
            <w:r w:rsidR="00687C9B" w:rsidRPr="00901E63">
              <w:rPr>
                <w:rStyle w:val="FontStyle35"/>
                <w:iCs/>
                <w:sz w:val="24"/>
              </w:rPr>
              <w:t>азработать сметную документацию;</w:t>
            </w:r>
          </w:p>
          <w:p w14:paraId="1B38A234" w14:textId="77777777" w:rsidR="005A63A6" w:rsidRPr="00901E63" w:rsidRDefault="005A63A6" w:rsidP="002F0104">
            <w:pPr>
              <w:pStyle w:val="a5"/>
              <w:keepNext/>
              <w:numPr>
                <w:ilvl w:val="0"/>
                <w:numId w:val="34"/>
              </w:numPr>
              <w:suppressAutoHyphens/>
              <w:spacing w:before="120" w:after="120"/>
              <w:jc w:val="both"/>
              <w:rPr>
                <w:color w:val="000000" w:themeColor="text1"/>
              </w:rPr>
            </w:pPr>
            <w:r w:rsidRPr="00901E63">
              <w:rPr>
                <w:rStyle w:val="FontStyle35"/>
                <w:iCs/>
                <w:sz w:val="24"/>
              </w:rPr>
              <w:t>Разработать задания для разработки смежных</w:t>
            </w:r>
            <w:r w:rsidRPr="00901E63">
              <w:rPr>
                <w:color w:val="000000" w:themeColor="text1"/>
              </w:rPr>
              <w:t xml:space="preserve"> разделов ПД</w:t>
            </w:r>
            <w:r w:rsidR="00687C9B" w:rsidRPr="00901E63">
              <w:rPr>
                <w:color w:val="000000" w:themeColor="text1"/>
              </w:rPr>
              <w:t>;</w:t>
            </w:r>
          </w:p>
          <w:p w14:paraId="66B369AC" w14:textId="77777777" w:rsidR="005A63A6" w:rsidRPr="00901E63" w:rsidRDefault="00687C9B" w:rsidP="002F0104">
            <w:pPr>
              <w:pStyle w:val="a5"/>
              <w:keepNext/>
              <w:numPr>
                <w:ilvl w:val="0"/>
                <w:numId w:val="34"/>
              </w:numPr>
              <w:suppressAutoHyphens/>
              <w:spacing w:before="120" w:after="120"/>
              <w:jc w:val="both"/>
              <w:rPr>
                <w:iCs/>
              </w:rPr>
            </w:pPr>
            <w:r w:rsidRPr="00901E63">
              <w:rPr>
                <w:rStyle w:val="FontStyle35"/>
                <w:iCs/>
                <w:sz w:val="24"/>
              </w:rPr>
              <w:t>Обеспечить получение положительных заключений государственных и негосударственных экспертиз и согласований (в том числе аудитов)</w:t>
            </w:r>
            <w:r w:rsidR="00D51F13" w:rsidRPr="00901E63">
              <w:rPr>
                <w:rStyle w:val="FontStyle35"/>
                <w:iCs/>
                <w:sz w:val="24"/>
              </w:rPr>
              <w:t>,</w:t>
            </w:r>
            <w:r w:rsidRPr="00901E63">
              <w:rPr>
                <w:rStyle w:val="FontStyle35"/>
                <w:iCs/>
                <w:sz w:val="24"/>
              </w:rPr>
              <w:t xml:space="preserve"> требуемых законодательством в части разрабатываемых проектных решений.</w:t>
            </w:r>
          </w:p>
        </w:tc>
      </w:tr>
      <w:tr w:rsidR="00786A1C" w:rsidRPr="007C2048" w14:paraId="59013166" w14:textId="77777777" w:rsidTr="008B2E41">
        <w:tc>
          <w:tcPr>
            <w:tcW w:w="560" w:type="dxa"/>
            <w:shd w:val="clear" w:color="auto" w:fill="auto"/>
            <w:vAlign w:val="center"/>
          </w:tcPr>
          <w:p w14:paraId="268DE16C" w14:textId="77777777" w:rsidR="00786A1C" w:rsidRPr="007C2048" w:rsidRDefault="00786A1C" w:rsidP="002F0104">
            <w:pPr>
              <w:pStyle w:val="a5"/>
              <w:numPr>
                <w:ilvl w:val="0"/>
                <w:numId w:val="31"/>
              </w:numPr>
              <w:spacing w:before="100" w:after="100"/>
            </w:pPr>
          </w:p>
        </w:tc>
        <w:tc>
          <w:tcPr>
            <w:tcW w:w="3092" w:type="dxa"/>
            <w:shd w:val="clear" w:color="auto" w:fill="auto"/>
            <w:vAlign w:val="center"/>
          </w:tcPr>
          <w:p w14:paraId="2C0DC447" w14:textId="77777777" w:rsidR="00786A1C" w:rsidRPr="007C2048" w:rsidRDefault="00786A1C" w:rsidP="008F595F">
            <w:pPr>
              <w:keepLines/>
              <w:spacing w:before="100" w:after="100"/>
              <w:ind w:left="57" w:right="57"/>
              <w:jc w:val="both"/>
              <w:rPr>
                <w:color w:val="000000" w:themeColor="text1"/>
              </w:rPr>
            </w:pPr>
            <w:r w:rsidRPr="007C2048">
              <w:rPr>
                <w:color w:val="000000" w:themeColor="text1"/>
              </w:rPr>
              <w:t>Требования к сметной документации</w:t>
            </w:r>
          </w:p>
        </w:tc>
        <w:tc>
          <w:tcPr>
            <w:tcW w:w="6662" w:type="dxa"/>
            <w:shd w:val="clear" w:color="auto" w:fill="auto"/>
            <w:vAlign w:val="center"/>
          </w:tcPr>
          <w:p w14:paraId="4FBCDA6C" w14:textId="77777777" w:rsidR="008B2E41" w:rsidRPr="008B2E41" w:rsidRDefault="008B2E41" w:rsidP="002F0104">
            <w:pPr>
              <w:pStyle w:val="a5"/>
              <w:keepNext/>
              <w:numPr>
                <w:ilvl w:val="0"/>
                <w:numId w:val="23"/>
              </w:numPr>
              <w:suppressAutoHyphens/>
              <w:spacing w:before="40" w:after="40"/>
              <w:jc w:val="both"/>
              <w:rPr>
                <w:color w:val="000000" w:themeColor="text1"/>
              </w:rPr>
            </w:pPr>
            <w:r w:rsidRPr="008B2E41">
              <w:rPr>
                <w:color w:val="000000" w:themeColor="text1"/>
              </w:rPr>
              <w:t>Состав и содержание раздела «Смета на строительство объектов капитального строительства» (Смета) должны соответствовать требованиям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421/пр от 04.08.2020 г. и введенной в действие с 05.10.2020 г. (далее Методика);</w:t>
            </w:r>
          </w:p>
          <w:p w14:paraId="1B1452D4" w14:textId="77777777" w:rsidR="008B2E41" w:rsidRPr="008B2E41" w:rsidRDefault="008B2E41" w:rsidP="002F0104">
            <w:pPr>
              <w:pStyle w:val="a5"/>
              <w:keepNext/>
              <w:numPr>
                <w:ilvl w:val="0"/>
                <w:numId w:val="23"/>
              </w:numPr>
              <w:suppressAutoHyphens/>
              <w:spacing w:before="40" w:after="40"/>
              <w:jc w:val="both"/>
              <w:rPr>
                <w:color w:val="000000" w:themeColor="text1"/>
              </w:rPr>
            </w:pPr>
            <w:r w:rsidRPr="008B2E41">
              <w:rPr>
                <w:color w:val="000000" w:themeColor="text1"/>
              </w:rPr>
              <w:t xml:space="preserve">Стоимость строительства в Смете должна быть определена базисно - индексным методом по расценкам Федеральной сметно-нормативной базы ФСНБ-2020, </w:t>
            </w:r>
            <w:r w:rsidRPr="008B2E41">
              <w:rPr>
                <w:color w:val="000000" w:themeColor="text1"/>
              </w:rPr>
              <w:lastRenderedPageBreak/>
              <w:t>введённой в действие приказом Минстроя России от 26.12.2019 года №876/пр и внесённой в федеральный реестр сметных нормативов, подлежащих применению при определении стоимости объектов капитального строительства, с учетом всех изменений и дополнений;</w:t>
            </w:r>
          </w:p>
          <w:p w14:paraId="75BA5093" w14:textId="77777777" w:rsidR="008B2E41" w:rsidRPr="008B2E41" w:rsidRDefault="008B2E41" w:rsidP="002F0104">
            <w:pPr>
              <w:pStyle w:val="a5"/>
              <w:keepNext/>
              <w:numPr>
                <w:ilvl w:val="0"/>
                <w:numId w:val="23"/>
              </w:numPr>
              <w:suppressAutoHyphens/>
              <w:spacing w:before="40" w:after="40"/>
              <w:jc w:val="both"/>
              <w:rPr>
                <w:color w:val="000000" w:themeColor="text1"/>
              </w:rPr>
            </w:pPr>
            <w:r w:rsidRPr="008B2E41">
              <w:rPr>
                <w:color w:val="000000" w:themeColor="text1"/>
              </w:rPr>
              <w:t>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расчетов (Локальных смет) ежеквартальными индексами Минстроя России для региона Красноярский край на дату представления сметной документации для проверки достоверности определения сметной стоимости строительства в ФАУ «Главгосэкспертиза России»;</w:t>
            </w:r>
          </w:p>
          <w:p w14:paraId="07B21523" w14:textId="77777777" w:rsidR="008B2E41" w:rsidRPr="008B2E41" w:rsidRDefault="008B2E41" w:rsidP="002F0104">
            <w:pPr>
              <w:pStyle w:val="a5"/>
              <w:keepNext/>
              <w:numPr>
                <w:ilvl w:val="0"/>
                <w:numId w:val="23"/>
              </w:numPr>
              <w:suppressAutoHyphens/>
              <w:spacing w:before="40" w:after="40"/>
              <w:jc w:val="both"/>
              <w:rPr>
                <w:color w:val="000000" w:themeColor="text1"/>
              </w:rPr>
            </w:pPr>
            <w:r w:rsidRPr="008B2E41">
              <w:rPr>
                <w:color w:val="000000" w:themeColor="text1"/>
              </w:rPr>
              <w:t>Объектные сметные расчеты (Объектные сметы) выполнить в двух уровнях цен по форме Приложения №5 Методики;</w:t>
            </w:r>
          </w:p>
          <w:p w14:paraId="55E18B3F" w14:textId="77777777" w:rsidR="008B2E41" w:rsidRPr="008B2E41" w:rsidRDefault="008B2E41" w:rsidP="002F0104">
            <w:pPr>
              <w:pStyle w:val="a5"/>
              <w:keepNext/>
              <w:numPr>
                <w:ilvl w:val="0"/>
                <w:numId w:val="23"/>
              </w:numPr>
              <w:suppressAutoHyphens/>
              <w:spacing w:before="40" w:after="40"/>
              <w:jc w:val="both"/>
              <w:rPr>
                <w:color w:val="000000" w:themeColor="text1"/>
              </w:rPr>
            </w:pPr>
            <w:r w:rsidRPr="008B2E41">
              <w:rPr>
                <w:color w:val="000000" w:themeColor="text1"/>
              </w:rPr>
              <w:t xml:space="preserve">При определении сметной стоимости строительства следует предусмотреть разделение затрат по следующим источникам финансирования: </w:t>
            </w:r>
          </w:p>
          <w:p w14:paraId="48A7DE2E" w14:textId="77777777" w:rsidR="008B2E41" w:rsidRPr="008B2E41" w:rsidRDefault="008B2E41" w:rsidP="002F0104">
            <w:pPr>
              <w:pStyle w:val="a5"/>
              <w:keepNext/>
              <w:numPr>
                <w:ilvl w:val="0"/>
                <w:numId w:val="29"/>
              </w:numPr>
              <w:suppressAutoHyphens/>
              <w:spacing w:before="40" w:after="40"/>
              <w:jc w:val="both"/>
              <w:rPr>
                <w:color w:val="000000" w:themeColor="text1"/>
              </w:rPr>
            </w:pPr>
            <w:r w:rsidRPr="008B2E41">
              <w:rPr>
                <w:color w:val="000000" w:themeColor="text1"/>
              </w:rPr>
              <w:t xml:space="preserve">затраты на объекты федеральной собственности; </w:t>
            </w:r>
          </w:p>
          <w:p w14:paraId="6B0372EF" w14:textId="77777777" w:rsidR="008B2E41" w:rsidRPr="008B2E41" w:rsidRDefault="008B2E41" w:rsidP="002F0104">
            <w:pPr>
              <w:pStyle w:val="a5"/>
              <w:keepNext/>
              <w:numPr>
                <w:ilvl w:val="0"/>
                <w:numId w:val="29"/>
              </w:numPr>
              <w:suppressAutoHyphens/>
              <w:spacing w:before="40" w:after="40"/>
              <w:jc w:val="both"/>
              <w:rPr>
                <w:color w:val="000000" w:themeColor="text1"/>
              </w:rPr>
            </w:pPr>
            <w:r w:rsidRPr="008B2E41">
              <w:rPr>
                <w:color w:val="000000" w:themeColor="text1"/>
              </w:rPr>
              <w:t xml:space="preserve">затраты на объекты инвестиционной составляющей. </w:t>
            </w:r>
          </w:p>
          <w:p w14:paraId="7E5D2E0F" w14:textId="77777777" w:rsidR="008B2E41" w:rsidRPr="008B2E41" w:rsidRDefault="008B2E41" w:rsidP="002F0104">
            <w:pPr>
              <w:pStyle w:val="a5"/>
              <w:keepNext/>
              <w:numPr>
                <w:ilvl w:val="0"/>
                <w:numId w:val="23"/>
              </w:numPr>
              <w:suppressAutoHyphens/>
              <w:spacing w:before="40" w:after="40"/>
              <w:jc w:val="both"/>
              <w:rPr>
                <w:color w:val="000000" w:themeColor="text1"/>
              </w:rPr>
            </w:pPr>
            <w:r w:rsidRPr="008B2E41">
              <w:rPr>
                <w:color w:val="000000" w:themeColor="text1"/>
              </w:rPr>
              <w:t>Стоимость строительных материалов, изделий и конструкций определять на основании базовых сборников средних сметных цен. В случае отсутствия сметных цен по отдельным строительным материалам, стоимость материалов определять на основании фактической (текущей) цены по прайс-листам поставщиков с пересчётом в базовые цены в соответствии с рекомендациями Методики. Текущую стоимость материалов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57BD0396" w14:textId="77777777" w:rsidR="008B2E41" w:rsidRPr="008B2E41" w:rsidRDefault="008B2E41" w:rsidP="002F0104">
            <w:pPr>
              <w:pStyle w:val="a5"/>
              <w:keepNext/>
              <w:numPr>
                <w:ilvl w:val="0"/>
                <w:numId w:val="23"/>
              </w:numPr>
              <w:suppressAutoHyphens/>
              <w:spacing w:before="40" w:after="40"/>
              <w:jc w:val="both"/>
              <w:rPr>
                <w:color w:val="000000" w:themeColor="text1"/>
              </w:rPr>
            </w:pPr>
            <w:r w:rsidRPr="008B2E41">
              <w:rPr>
                <w:color w:val="000000" w:themeColor="text1"/>
              </w:rPr>
              <w:t xml:space="preserve">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с начислением транспортных, заготовительно-складских расходов и прочих затрат, относящихся на стоимость оборудования в соответствии с рекомендациями Методики. при отсутствии отпускных базовых цен на отдельные виды оборудования, их стоимость определять на основании прайс-листов поставщиков с пересчётом текущих цен в базовые цены в соответствии с рекомендациями Методики. Текущую стоимость оборудования подтвердить документами </w:t>
            </w:r>
            <w:r w:rsidRPr="008B2E41">
              <w:rPr>
                <w:color w:val="000000" w:themeColor="text1"/>
              </w:rPr>
              <w:lastRenderedPageBreak/>
              <w:t>(договорами,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т.п. сведения);</w:t>
            </w:r>
          </w:p>
          <w:p w14:paraId="093F815D" w14:textId="77777777" w:rsidR="008B2E41" w:rsidRPr="008B2E41" w:rsidRDefault="008B2E41" w:rsidP="002F0104">
            <w:pPr>
              <w:pStyle w:val="a5"/>
              <w:keepNext/>
              <w:numPr>
                <w:ilvl w:val="0"/>
                <w:numId w:val="23"/>
              </w:numPr>
              <w:suppressAutoHyphens/>
              <w:spacing w:before="40" w:after="40"/>
              <w:jc w:val="both"/>
              <w:rPr>
                <w:color w:val="000000" w:themeColor="text1"/>
              </w:rPr>
            </w:pPr>
            <w:r w:rsidRPr="008B2E41">
              <w:rPr>
                <w:color w:val="000000" w:themeColor="text1"/>
              </w:rPr>
              <w:t>Ценообразование привести в смете со ссылкой на код строительного ресурса по конъюнктурному анализу;</w:t>
            </w:r>
          </w:p>
          <w:p w14:paraId="64528787" w14:textId="77777777" w:rsidR="008B2E41" w:rsidRPr="008B2E41" w:rsidRDefault="008B2E41" w:rsidP="002F0104">
            <w:pPr>
              <w:pStyle w:val="a5"/>
              <w:keepNext/>
              <w:numPr>
                <w:ilvl w:val="0"/>
                <w:numId w:val="23"/>
              </w:numPr>
              <w:suppressAutoHyphens/>
              <w:spacing w:before="40" w:after="40"/>
              <w:jc w:val="both"/>
              <w:rPr>
                <w:color w:val="000000" w:themeColor="text1"/>
              </w:rPr>
            </w:pPr>
            <w:r w:rsidRPr="008B2E41">
              <w:rPr>
                <w:color w:val="000000" w:themeColor="text1"/>
              </w:rPr>
              <w:t>Транспортные расходы на материалы и оборудование, с учетом заготовительно-складских расходов, по прайсам-листам принять:</w:t>
            </w:r>
          </w:p>
          <w:p w14:paraId="4D262F77" w14:textId="77777777" w:rsidR="008B2E41" w:rsidRPr="008B2E41" w:rsidRDefault="008B2E41" w:rsidP="002F0104">
            <w:pPr>
              <w:pStyle w:val="a5"/>
              <w:keepNext/>
              <w:numPr>
                <w:ilvl w:val="0"/>
                <w:numId w:val="30"/>
              </w:numPr>
              <w:suppressAutoHyphens/>
              <w:spacing w:before="40" w:after="40"/>
              <w:jc w:val="both"/>
              <w:rPr>
                <w:color w:val="000000" w:themeColor="text1"/>
              </w:rPr>
            </w:pPr>
            <w:r w:rsidRPr="008B2E41">
              <w:rPr>
                <w:color w:val="000000" w:themeColor="text1"/>
              </w:rPr>
              <w:t>на материалы – 5% от стоимости материалов по прайс-листам, в т.ч. 2% на заготовительно-складские расходы;</w:t>
            </w:r>
          </w:p>
          <w:p w14:paraId="4CF7D7E0" w14:textId="77777777" w:rsidR="008B2E41" w:rsidRPr="008B2E41" w:rsidRDefault="008B2E41" w:rsidP="002F0104">
            <w:pPr>
              <w:pStyle w:val="a5"/>
              <w:keepNext/>
              <w:numPr>
                <w:ilvl w:val="0"/>
                <w:numId w:val="30"/>
              </w:numPr>
              <w:suppressAutoHyphens/>
              <w:spacing w:before="40" w:after="40"/>
              <w:jc w:val="both"/>
              <w:rPr>
                <w:color w:val="000000" w:themeColor="text1"/>
              </w:rPr>
            </w:pPr>
            <w:r w:rsidRPr="008B2E41">
              <w:rPr>
                <w:color w:val="000000" w:themeColor="text1"/>
              </w:rPr>
              <w:t>на металлоконструкции – 3,7% от стоимости материалов по прайс-листам, в т.ч. 0,75% на заготовительно-складские расходы;</w:t>
            </w:r>
          </w:p>
          <w:p w14:paraId="5B217893" w14:textId="77777777" w:rsidR="008B2E41" w:rsidRPr="008B2E41" w:rsidRDefault="008B2E41" w:rsidP="002F0104">
            <w:pPr>
              <w:pStyle w:val="a5"/>
              <w:keepNext/>
              <w:numPr>
                <w:ilvl w:val="0"/>
                <w:numId w:val="30"/>
              </w:numPr>
              <w:suppressAutoHyphens/>
              <w:spacing w:before="40" w:after="40"/>
              <w:jc w:val="both"/>
              <w:rPr>
                <w:color w:val="000000" w:themeColor="text1"/>
              </w:rPr>
            </w:pPr>
            <w:r w:rsidRPr="008B2E41">
              <w:rPr>
                <w:color w:val="000000" w:themeColor="text1"/>
              </w:rPr>
              <w:t>на оборудование – 4,2% от стоимости оборудования по прайс-листам, в т.ч. 1,2% на заготовительно-складские расходы.</w:t>
            </w:r>
          </w:p>
          <w:p w14:paraId="2E1B9531" w14:textId="77777777" w:rsidR="008B2E41" w:rsidRPr="008B2E41" w:rsidRDefault="008B2E41" w:rsidP="002F0104">
            <w:pPr>
              <w:pStyle w:val="a5"/>
              <w:keepNext/>
              <w:numPr>
                <w:ilvl w:val="0"/>
                <w:numId w:val="23"/>
              </w:numPr>
              <w:suppressAutoHyphens/>
              <w:spacing w:before="40" w:after="40"/>
              <w:jc w:val="both"/>
              <w:rPr>
                <w:color w:val="000000" w:themeColor="text1"/>
              </w:rPr>
            </w:pPr>
            <w:r w:rsidRPr="008B2E41">
              <w:rPr>
                <w:color w:val="000000" w:themeColor="text1"/>
              </w:rPr>
              <w:t>Лимитированные и прочие затраты включать в соответствии с рекомендациями Методики;</w:t>
            </w:r>
          </w:p>
          <w:p w14:paraId="7DEBC568" w14:textId="733740F4" w:rsidR="009D1D81" w:rsidRPr="007C2048" w:rsidRDefault="008B2E41" w:rsidP="002F0104">
            <w:pPr>
              <w:pStyle w:val="a5"/>
              <w:keepNext/>
              <w:numPr>
                <w:ilvl w:val="0"/>
                <w:numId w:val="23"/>
              </w:numPr>
              <w:suppressAutoHyphens/>
              <w:spacing w:before="40" w:after="40"/>
              <w:jc w:val="both"/>
              <w:rPr>
                <w:rStyle w:val="FontStyle35"/>
                <w:iCs/>
                <w:sz w:val="24"/>
              </w:rPr>
            </w:pPr>
            <w:r w:rsidRPr="008B2E41">
              <w:rPr>
                <w:color w:val="000000" w:themeColor="text1"/>
              </w:rPr>
              <w:t>Сметная стоимость строительства подлежит государственной экспертизе на предмет проверки достоверности её определения в соответствии с п.27(3) Постановления Правительства Российской Федерации от 05.03.2007 №145 «Порядок организации и проведения государственной экспертизы проектной документации и результатов инженерных изысканий», введенным Постановлением Правительства Российской Федерации от 31.12.2019 года №1948.</w:t>
            </w:r>
          </w:p>
        </w:tc>
      </w:tr>
      <w:tr w:rsidR="007B7FE6" w:rsidRPr="007C2048" w14:paraId="4F99F540" w14:textId="77777777" w:rsidTr="008B2E41">
        <w:tc>
          <w:tcPr>
            <w:tcW w:w="560" w:type="dxa"/>
            <w:shd w:val="clear" w:color="auto" w:fill="auto"/>
            <w:vAlign w:val="center"/>
          </w:tcPr>
          <w:p w14:paraId="1DD10853" w14:textId="77777777" w:rsidR="007B7FE6" w:rsidRPr="007C2048" w:rsidRDefault="007B7FE6" w:rsidP="002F0104">
            <w:pPr>
              <w:pStyle w:val="a5"/>
              <w:numPr>
                <w:ilvl w:val="0"/>
                <w:numId w:val="31"/>
              </w:numPr>
              <w:spacing w:before="100" w:after="100"/>
            </w:pPr>
          </w:p>
        </w:tc>
        <w:tc>
          <w:tcPr>
            <w:tcW w:w="3092" w:type="dxa"/>
            <w:shd w:val="clear" w:color="auto" w:fill="auto"/>
            <w:vAlign w:val="center"/>
          </w:tcPr>
          <w:p w14:paraId="77390BB3" w14:textId="77777777" w:rsidR="007B7FE6" w:rsidRPr="007C2048" w:rsidRDefault="007B7FE6" w:rsidP="008F595F">
            <w:pPr>
              <w:autoSpaceDE w:val="0"/>
              <w:autoSpaceDN w:val="0"/>
              <w:adjustRightInd w:val="0"/>
              <w:spacing w:before="100" w:after="100"/>
              <w:jc w:val="both"/>
              <w:rPr>
                <w:rFonts w:eastAsia="Calibri"/>
                <w:color w:val="000000" w:themeColor="text1"/>
                <w:lang w:eastAsia="en-US"/>
              </w:rPr>
            </w:pPr>
            <w:r w:rsidRPr="007C2048">
              <w:rPr>
                <w:color w:val="000000" w:themeColor="text1"/>
              </w:rPr>
              <w:t>Требования к режиму предприятия</w:t>
            </w:r>
          </w:p>
        </w:tc>
        <w:tc>
          <w:tcPr>
            <w:tcW w:w="6662" w:type="dxa"/>
            <w:shd w:val="clear" w:color="auto" w:fill="auto"/>
            <w:vAlign w:val="center"/>
          </w:tcPr>
          <w:p w14:paraId="6282D107" w14:textId="77777777" w:rsidR="007B7FE6" w:rsidRPr="00901E63" w:rsidRDefault="007B7FE6" w:rsidP="00901E63">
            <w:pPr>
              <w:keepNext/>
              <w:suppressAutoHyphens/>
              <w:spacing w:before="40" w:after="40"/>
              <w:jc w:val="both"/>
              <w:rPr>
                <w:rFonts w:eastAsia="Calibri"/>
                <w:color w:val="000000" w:themeColor="text1"/>
                <w:lang w:eastAsia="en-US"/>
              </w:rPr>
            </w:pPr>
            <w:r w:rsidRPr="00901E63">
              <w:rPr>
                <w:rStyle w:val="FontStyle35"/>
                <w:iCs/>
                <w:sz w:val="24"/>
              </w:rPr>
              <w:t>Режим работы предприятия: круглогодичный, круглосуточный.</w:t>
            </w:r>
          </w:p>
        </w:tc>
      </w:tr>
      <w:tr w:rsidR="007B7FE6" w:rsidRPr="007C2048" w14:paraId="44772AB1" w14:textId="77777777" w:rsidTr="008B2E41">
        <w:tc>
          <w:tcPr>
            <w:tcW w:w="560" w:type="dxa"/>
            <w:shd w:val="clear" w:color="auto" w:fill="auto"/>
            <w:vAlign w:val="center"/>
          </w:tcPr>
          <w:p w14:paraId="60626DD1" w14:textId="77777777" w:rsidR="007B7FE6" w:rsidRPr="007C2048" w:rsidRDefault="007B7FE6" w:rsidP="002F0104">
            <w:pPr>
              <w:pStyle w:val="a5"/>
              <w:numPr>
                <w:ilvl w:val="0"/>
                <w:numId w:val="31"/>
              </w:numPr>
              <w:spacing w:before="100" w:after="100"/>
            </w:pPr>
          </w:p>
        </w:tc>
        <w:tc>
          <w:tcPr>
            <w:tcW w:w="3092" w:type="dxa"/>
            <w:shd w:val="clear" w:color="auto" w:fill="auto"/>
            <w:vAlign w:val="center"/>
          </w:tcPr>
          <w:p w14:paraId="3B1BD566" w14:textId="77777777" w:rsidR="007B7FE6" w:rsidRPr="007C2048" w:rsidRDefault="007B7FE6" w:rsidP="008F595F">
            <w:pPr>
              <w:keepLines/>
              <w:spacing w:before="100" w:after="100"/>
              <w:ind w:left="57" w:right="57"/>
              <w:jc w:val="both"/>
              <w:rPr>
                <w:color w:val="000000" w:themeColor="text1"/>
              </w:rPr>
            </w:pPr>
            <w:r w:rsidRPr="007C2048">
              <w:rPr>
                <w:color w:val="000000" w:themeColor="text1"/>
              </w:rPr>
              <w:t>Требования к технологии и основному оборудованию</w:t>
            </w:r>
          </w:p>
        </w:tc>
        <w:tc>
          <w:tcPr>
            <w:tcW w:w="6662" w:type="dxa"/>
            <w:shd w:val="clear" w:color="auto" w:fill="auto"/>
            <w:vAlign w:val="center"/>
          </w:tcPr>
          <w:p w14:paraId="35D6882A" w14:textId="77777777" w:rsidR="007B7FE6" w:rsidRPr="007C2048" w:rsidRDefault="007B7FE6" w:rsidP="002F0104">
            <w:pPr>
              <w:pStyle w:val="a5"/>
              <w:keepNext/>
              <w:numPr>
                <w:ilvl w:val="0"/>
                <w:numId w:val="24"/>
              </w:numPr>
              <w:suppressAutoHyphens/>
              <w:spacing w:before="40" w:after="40"/>
              <w:jc w:val="both"/>
              <w:rPr>
                <w:rStyle w:val="FontStyle35"/>
                <w:iCs/>
                <w:sz w:val="24"/>
              </w:rPr>
            </w:pPr>
            <w:r w:rsidRPr="007C2048">
              <w:rPr>
                <w:rStyle w:val="FontStyle35"/>
                <w:iCs/>
                <w:sz w:val="24"/>
              </w:rPr>
              <w:t xml:space="preserve">Принятые </w:t>
            </w:r>
            <w:r w:rsidR="00AB7E74" w:rsidRPr="007C2048">
              <w:rPr>
                <w:rStyle w:val="FontStyle35"/>
                <w:iCs/>
                <w:sz w:val="24"/>
              </w:rPr>
              <w:t xml:space="preserve">решения </w:t>
            </w:r>
            <w:r w:rsidR="0026266D" w:rsidRPr="007C2048">
              <w:rPr>
                <w:rStyle w:val="FontStyle35"/>
                <w:iCs/>
                <w:sz w:val="24"/>
              </w:rPr>
              <w:t>по части технологии, оборудования, строительных решений, организации</w:t>
            </w:r>
            <w:r w:rsidRPr="007C2048">
              <w:rPr>
                <w:rStyle w:val="FontStyle35"/>
                <w:iCs/>
                <w:sz w:val="24"/>
              </w:rPr>
              <w:t xml:space="preserve"> строительства и эксплуатации объекта должны соответствовать нормам РФ.</w:t>
            </w:r>
          </w:p>
          <w:p w14:paraId="0232927F" w14:textId="77777777" w:rsidR="007B7FE6" w:rsidRPr="007C2048" w:rsidRDefault="0026266D" w:rsidP="002F0104">
            <w:pPr>
              <w:pStyle w:val="a5"/>
              <w:keepNext/>
              <w:numPr>
                <w:ilvl w:val="0"/>
                <w:numId w:val="24"/>
              </w:numPr>
              <w:suppressAutoHyphens/>
              <w:spacing w:before="40" w:after="40"/>
              <w:jc w:val="both"/>
              <w:rPr>
                <w:rStyle w:val="FontStyle35"/>
                <w:iCs/>
                <w:sz w:val="24"/>
              </w:rPr>
            </w:pPr>
            <w:r w:rsidRPr="007C2048">
              <w:rPr>
                <w:rStyle w:val="FontStyle35"/>
                <w:iCs/>
                <w:sz w:val="24"/>
              </w:rPr>
              <w:t>Разработанные</w:t>
            </w:r>
            <w:r w:rsidR="007B7FE6" w:rsidRPr="007C2048">
              <w:rPr>
                <w:rStyle w:val="FontStyle35"/>
                <w:iCs/>
                <w:sz w:val="24"/>
              </w:rPr>
              <w:t xml:space="preserve"> </w:t>
            </w:r>
            <w:r w:rsidR="00AB7E74" w:rsidRPr="007C2048">
              <w:rPr>
                <w:rStyle w:val="FontStyle35"/>
                <w:iCs/>
                <w:sz w:val="24"/>
              </w:rPr>
              <w:t>решения</w:t>
            </w:r>
            <w:r w:rsidR="007B7FE6" w:rsidRPr="007C2048">
              <w:rPr>
                <w:rStyle w:val="FontStyle35"/>
                <w:iCs/>
                <w:sz w:val="24"/>
              </w:rPr>
              <w:t xml:space="preserve"> должны обеспечивать </w:t>
            </w:r>
            <w:r w:rsidR="00F404CD" w:rsidRPr="007C2048">
              <w:rPr>
                <w:rStyle w:val="FontStyle35"/>
                <w:iCs/>
                <w:sz w:val="24"/>
              </w:rPr>
              <w:t>оптимизацию</w:t>
            </w:r>
            <w:r w:rsidR="007B7FE6" w:rsidRPr="007C2048">
              <w:rPr>
                <w:rStyle w:val="FontStyle35"/>
                <w:iCs/>
                <w:sz w:val="24"/>
              </w:rPr>
              <w:t xml:space="preserve"> капитальных вло</w:t>
            </w:r>
            <w:r w:rsidR="00200C3C" w:rsidRPr="007C2048">
              <w:rPr>
                <w:rStyle w:val="FontStyle35"/>
                <w:iCs/>
                <w:sz w:val="24"/>
              </w:rPr>
              <w:t>жений и эксплуатационных затрат и учитывать проектные решения по объекту «Нефтяной терм</w:t>
            </w:r>
            <w:r w:rsidR="000A4652">
              <w:rPr>
                <w:rStyle w:val="FontStyle35"/>
                <w:iCs/>
                <w:sz w:val="24"/>
              </w:rPr>
              <w:t>инал «Порт бухта Север»</w:t>
            </w:r>
            <w:r w:rsidR="00200C3C" w:rsidRPr="007C2048">
              <w:rPr>
                <w:rStyle w:val="FontStyle35"/>
                <w:iCs/>
                <w:sz w:val="24"/>
              </w:rPr>
              <w:t>.</w:t>
            </w:r>
          </w:p>
          <w:p w14:paraId="692AC071" w14:textId="77777777" w:rsidR="007B7FE6" w:rsidRPr="007C2048" w:rsidRDefault="007B7FE6" w:rsidP="002F0104">
            <w:pPr>
              <w:pStyle w:val="a5"/>
              <w:keepNext/>
              <w:numPr>
                <w:ilvl w:val="0"/>
                <w:numId w:val="24"/>
              </w:numPr>
              <w:suppressAutoHyphens/>
              <w:spacing w:before="40" w:after="40"/>
              <w:jc w:val="both"/>
              <w:rPr>
                <w:rStyle w:val="FontStyle35"/>
                <w:iCs/>
                <w:sz w:val="24"/>
              </w:rPr>
            </w:pPr>
            <w:r w:rsidRPr="007C2048">
              <w:rPr>
                <w:rStyle w:val="FontStyle35"/>
                <w:iCs/>
                <w:sz w:val="24"/>
              </w:rPr>
              <w:t>Предусмотреть использование энергосберегающих, экологически чистых технологий.</w:t>
            </w:r>
          </w:p>
          <w:p w14:paraId="282592A2" w14:textId="77777777" w:rsidR="007B7FE6" w:rsidRPr="007C2048" w:rsidRDefault="007B7FE6" w:rsidP="002F0104">
            <w:pPr>
              <w:pStyle w:val="a5"/>
              <w:keepNext/>
              <w:numPr>
                <w:ilvl w:val="0"/>
                <w:numId w:val="24"/>
              </w:numPr>
              <w:suppressAutoHyphens/>
              <w:spacing w:before="40" w:after="40"/>
              <w:jc w:val="both"/>
              <w:rPr>
                <w:color w:val="000000" w:themeColor="text1"/>
              </w:rPr>
            </w:pPr>
            <w:r w:rsidRPr="007C2048">
              <w:rPr>
                <w:rStyle w:val="FontStyle35"/>
                <w:iCs/>
                <w:sz w:val="24"/>
              </w:rPr>
              <w:t>Применяемое оборудование, конструктивное и материальное исполнение, климатическое исполнение согласовать с Заказчиком.</w:t>
            </w:r>
          </w:p>
        </w:tc>
      </w:tr>
      <w:tr w:rsidR="007B7FE6" w:rsidRPr="007C2048" w14:paraId="385676DE" w14:textId="77777777" w:rsidTr="008B2E41">
        <w:tc>
          <w:tcPr>
            <w:tcW w:w="560" w:type="dxa"/>
            <w:shd w:val="clear" w:color="auto" w:fill="auto"/>
            <w:vAlign w:val="center"/>
          </w:tcPr>
          <w:p w14:paraId="2AAD99F9" w14:textId="128DCC14" w:rsidR="007B7FE6" w:rsidRPr="007C2048" w:rsidRDefault="007B7FE6" w:rsidP="002F0104">
            <w:pPr>
              <w:pStyle w:val="a5"/>
              <w:numPr>
                <w:ilvl w:val="0"/>
                <w:numId w:val="31"/>
              </w:numPr>
              <w:spacing w:before="100" w:after="100"/>
            </w:pPr>
          </w:p>
        </w:tc>
        <w:tc>
          <w:tcPr>
            <w:tcW w:w="3092" w:type="dxa"/>
            <w:shd w:val="clear" w:color="auto" w:fill="auto"/>
            <w:vAlign w:val="center"/>
          </w:tcPr>
          <w:p w14:paraId="60F8BED8" w14:textId="77777777" w:rsidR="007B7FE6" w:rsidRPr="007C2048" w:rsidRDefault="007B7FE6" w:rsidP="008F595F">
            <w:pPr>
              <w:spacing w:before="100" w:after="100"/>
              <w:jc w:val="both"/>
              <w:rPr>
                <w:color w:val="000000" w:themeColor="text1"/>
              </w:rPr>
            </w:pPr>
            <w:r w:rsidRPr="007C2048">
              <w:rPr>
                <w:color w:val="000000" w:themeColor="text1"/>
              </w:rPr>
              <w:t>Требования к энергосбере</w:t>
            </w:r>
            <w:r w:rsidRPr="007C2048">
              <w:rPr>
                <w:color w:val="000000" w:themeColor="text1"/>
              </w:rPr>
              <w:lastRenderedPageBreak/>
              <w:t>жению</w:t>
            </w:r>
          </w:p>
        </w:tc>
        <w:tc>
          <w:tcPr>
            <w:tcW w:w="6662" w:type="dxa"/>
            <w:shd w:val="clear" w:color="auto" w:fill="auto"/>
            <w:vAlign w:val="center"/>
          </w:tcPr>
          <w:p w14:paraId="41BE590F" w14:textId="77777777" w:rsidR="007B7FE6" w:rsidRPr="007C2048" w:rsidRDefault="007B7FE6" w:rsidP="002F0104">
            <w:pPr>
              <w:pStyle w:val="a5"/>
              <w:keepNext/>
              <w:numPr>
                <w:ilvl w:val="0"/>
                <w:numId w:val="17"/>
              </w:numPr>
              <w:suppressAutoHyphens/>
              <w:spacing w:before="40" w:after="40"/>
              <w:jc w:val="both"/>
              <w:rPr>
                <w:rStyle w:val="FontStyle35"/>
                <w:iCs/>
                <w:sz w:val="24"/>
              </w:rPr>
            </w:pPr>
            <w:r w:rsidRPr="007C2048">
              <w:rPr>
                <w:rStyle w:val="FontStyle35"/>
                <w:iCs/>
                <w:sz w:val="24"/>
              </w:rPr>
              <w:lastRenderedPageBreak/>
              <w:t xml:space="preserve">Предоставить технологические исходные данные для </w:t>
            </w:r>
            <w:r w:rsidRPr="007C2048">
              <w:rPr>
                <w:rStyle w:val="FontStyle35"/>
                <w:iCs/>
                <w:sz w:val="24"/>
              </w:rPr>
              <w:lastRenderedPageBreak/>
              <w:t>разработки раздела «Энергосбережение» согласно требованиям Федерального закона от 23.11.2009г. №261-ФЗ «Об энергосбережении и о повышении энергетической эффективности, и о внесении изменений в отдельные законодательные акты РФ».</w:t>
            </w:r>
          </w:p>
          <w:p w14:paraId="3E6B6034" w14:textId="77777777" w:rsidR="007B7FE6" w:rsidRPr="007C2048" w:rsidRDefault="007B7FE6" w:rsidP="002F0104">
            <w:pPr>
              <w:pStyle w:val="a5"/>
              <w:keepNext/>
              <w:numPr>
                <w:ilvl w:val="0"/>
                <w:numId w:val="17"/>
              </w:numPr>
              <w:suppressAutoHyphens/>
              <w:spacing w:before="40" w:after="40"/>
              <w:jc w:val="both"/>
              <w:rPr>
                <w:color w:val="000000" w:themeColor="text1"/>
              </w:rPr>
            </w:pPr>
            <w:r w:rsidRPr="007C2048">
              <w:rPr>
                <w:rStyle w:val="FontStyle35"/>
                <w:iCs/>
                <w:sz w:val="24"/>
              </w:rPr>
              <w:t>Предусмотреть применение энергоэффективных технологий, оборудования</w:t>
            </w:r>
            <w:r w:rsidR="007D14EF" w:rsidRPr="007C2048">
              <w:rPr>
                <w:color w:val="000000" w:themeColor="text1"/>
              </w:rPr>
              <w:t xml:space="preserve"> и материалов.</w:t>
            </w:r>
          </w:p>
        </w:tc>
      </w:tr>
      <w:tr w:rsidR="007C3A94" w:rsidRPr="007C2048" w14:paraId="11F6ACC0" w14:textId="77777777" w:rsidTr="008B2E41">
        <w:tc>
          <w:tcPr>
            <w:tcW w:w="560" w:type="dxa"/>
            <w:shd w:val="clear" w:color="auto" w:fill="auto"/>
            <w:vAlign w:val="center"/>
          </w:tcPr>
          <w:p w14:paraId="681B0387" w14:textId="64DADEB3" w:rsidR="007C3A94" w:rsidRPr="007C2048" w:rsidRDefault="007C3A94" w:rsidP="002F0104">
            <w:pPr>
              <w:pStyle w:val="a5"/>
              <w:numPr>
                <w:ilvl w:val="0"/>
                <w:numId w:val="31"/>
              </w:numPr>
              <w:spacing w:before="100" w:after="100"/>
            </w:pPr>
          </w:p>
        </w:tc>
        <w:tc>
          <w:tcPr>
            <w:tcW w:w="3092" w:type="dxa"/>
            <w:shd w:val="clear" w:color="auto" w:fill="auto"/>
            <w:vAlign w:val="center"/>
          </w:tcPr>
          <w:p w14:paraId="6F634CEC" w14:textId="77777777" w:rsidR="007C3A94" w:rsidRPr="007C2048" w:rsidRDefault="007C3A94" w:rsidP="008F595F">
            <w:pPr>
              <w:keepLines/>
              <w:spacing w:before="100" w:after="100"/>
              <w:ind w:left="57" w:right="57"/>
              <w:jc w:val="both"/>
              <w:rPr>
                <w:color w:val="000000" w:themeColor="text1"/>
              </w:rPr>
            </w:pPr>
            <w:r w:rsidRPr="007C2048">
              <w:rPr>
                <w:color w:val="000000" w:themeColor="text1"/>
              </w:rPr>
              <w:t xml:space="preserve">Исходные данные, </w:t>
            </w:r>
            <w:r w:rsidRPr="007C2048">
              <w:t>передаваемые Заказчиком исполнителю</w:t>
            </w:r>
          </w:p>
        </w:tc>
        <w:tc>
          <w:tcPr>
            <w:tcW w:w="6662" w:type="dxa"/>
            <w:shd w:val="clear" w:color="auto" w:fill="auto"/>
            <w:vAlign w:val="center"/>
          </w:tcPr>
          <w:p w14:paraId="4F8AF5BD" w14:textId="77777777" w:rsidR="00B4474E" w:rsidRPr="007C2048" w:rsidRDefault="00B4474E" w:rsidP="002F0104">
            <w:pPr>
              <w:pStyle w:val="a5"/>
              <w:keepNext/>
              <w:numPr>
                <w:ilvl w:val="0"/>
                <w:numId w:val="18"/>
              </w:numPr>
              <w:suppressAutoHyphens/>
              <w:spacing w:before="40" w:after="40"/>
              <w:jc w:val="both"/>
            </w:pPr>
            <w:r w:rsidRPr="007C2048">
              <w:t>Результаты инженерных изысканий</w:t>
            </w:r>
            <w:r w:rsidRPr="007C2048">
              <w:rPr>
                <w:lang w:val="en-US"/>
              </w:rPr>
              <w:t>.</w:t>
            </w:r>
          </w:p>
          <w:p w14:paraId="2102452E" w14:textId="77777777" w:rsidR="00D95A80" w:rsidRPr="007C2048" w:rsidRDefault="00D95A80" w:rsidP="002F0104">
            <w:pPr>
              <w:pStyle w:val="a5"/>
              <w:keepNext/>
              <w:numPr>
                <w:ilvl w:val="0"/>
                <w:numId w:val="18"/>
              </w:numPr>
              <w:suppressAutoHyphens/>
              <w:spacing w:before="40" w:after="40"/>
              <w:jc w:val="both"/>
            </w:pPr>
            <w:r w:rsidRPr="007C2048">
              <w:t>Схема генерального плана Терминала</w:t>
            </w:r>
            <w:r w:rsidR="00B4474E" w:rsidRPr="007C2048">
              <w:rPr>
                <w:lang w:val="en-US"/>
              </w:rPr>
              <w:t>.</w:t>
            </w:r>
          </w:p>
          <w:p w14:paraId="6F24B04D" w14:textId="77777777" w:rsidR="00D95A80" w:rsidRPr="007C2048" w:rsidRDefault="00D95A80" w:rsidP="002F0104">
            <w:pPr>
              <w:pStyle w:val="a5"/>
              <w:numPr>
                <w:ilvl w:val="0"/>
                <w:numId w:val="18"/>
              </w:numPr>
              <w:suppressAutoHyphens/>
              <w:spacing w:before="40" w:after="40"/>
              <w:jc w:val="both"/>
            </w:pPr>
            <w:r w:rsidRPr="007C2048">
              <w:t>Архитектурно-планировочные решения по зданиям и сооружениям.</w:t>
            </w:r>
          </w:p>
          <w:p w14:paraId="6D8C7BD2" w14:textId="77777777" w:rsidR="00B52281" w:rsidRPr="007C2048" w:rsidRDefault="00D95A80" w:rsidP="002F0104">
            <w:pPr>
              <w:pStyle w:val="a5"/>
              <w:numPr>
                <w:ilvl w:val="0"/>
                <w:numId w:val="18"/>
              </w:numPr>
              <w:suppressAutoHyphens/>
              <w:spacing w:before="40" w:after="40"/>
              <w:jc w:val="both"/>
            </w:pPr>
            <w:r w:rsidRPr="007C2048">
              <w:t xml:space="preserve">Сведения по грузообороту, технологии хранения и переработки </w:t>
            </w:r>
            <w:r w:rsidR="00B52281" w:rsidRPr="007C2048">
              <w:t>грузов.</w:t>
            </w:r>
          </w:p>
          <w:p w14:paraId="41771F40" w14:textId="77777777" w:rsidR="007C3A94" w:rsidRPr="007C2048" w:rsidRDefault="007C3A94" w:rsidP="002F0104">
            <w:pPr>
              <w:pStyle w:val="a5"/>
              <w:keepNext/>
              <w:numPr>
                <w:ilvl w:val="0"/>
                <w:numId w:val="18"/>
              </w:numPr>
              <w:suppressAutoHyphens/>
              <w:spacing w:before="40" w:after="40"/>
              <w:jc w:val="both"/>
              <w:rPr>
                <w:color w:val="000000" w:themeColor="text1"/>
              </w:rPr>
            </w:pPr>
            <w:r w:rsidRPr="007C2048">
              <w:t>Иные необходимые исходные данные</w:t>
            </w:r>
            <w:r w:rsidR="00A07CDB" w:rsidRPr="007C2048">
              <w:t>, необходимые для выполнения работ</w:t>
            </w:r>
            <w:r w:rsidRPr="007C2048">
              <w:t xml:space="preserve"> по письменному запросу </w:t>
            </w:r>
            <w:r w:rsidR="000A19F0" w:rsidRPr="007C2048">
              <w:t>Исполнителя</w:t>
            </w:r>
            <w:r w:rsidRPr="007C2048">
              <w:t>.</w:t>
            </w:r>
          </w:p>
        </w:tc>
      </w:tr>
      <w:tr w:rsidR="008B2E41" w:rsidRPr="007C2048" w14:paraId="7FC13C48" w14:textId="77777777" w:rsidTr="008B2E41">
        <w:tc>
          <w:tcPr>
            <w:tcW w:w="560" w:type="dxa"/>
            <w:shd w:val="clear" w:color="auto" w:fill="auto"/>
            <w:vAlign w:val="center"/>
          </w:tcPr>
          <w:p w14:paraId="38FE6AEF" w14:textId="3B9E6526" w:rsidR="008B2E41" w:rsidRPr="007C2048" w:rsidRDefault="008B2E41" w:rsidP="002F0104">
            <w:pPr>
              <w:pStyle w:val="a5"/>
              <w:numPr>
                <w:ilvl w:val="0"/>
                <w:numId w:val="31"/>
              </w:numPr>
              <w:spacing w:before="100" w:after="100"/>
            </w:pPr>
          </w:p>
        </w:tc>
        <w:tc>
          <w:tcPr>
            <w:tcW w:w="3092" w:type="dxa"/>
            <w:shd w:val="clear" w:color="auto" w:fill="auto"/>
            <w:vAlign w:val="center"/>
          </w:tcPr>
          <w:p w14:paraId="135929F8" w14:textId="19860F48" w:rsidR="008B2E41" w:rsidRPr="007C2048" w:rsidRDefault="008B2E41" w:rsidP="008F595F">
            <w:pPr>
              <w:keepLines/>
              <w:spacing w:before="100" w:after="100"/>
              <w:ind w:left="57" w:right="57"/>
              <w:jc w:val="both"/>
              <w:rPr>
                <w:color w:val="000000" w:themeColor="text1"/>
              </w:rPr>
            </w:pPr>
            <w:r w:rsidRPr="008B2E41">
              <w:rPr>
                <w:color w:val="000000" w:themeColor="text1"/>
              </w:rPr>
              <w:t>Субподрядные организации</w:t>
            </w:r>
          </w:p>
        </w:tc>
        <w:tc>
          <w:tcPr>
            <w:tcW w:w="6662" w:type="dxa"/>
            <w:shd w:val="clear" w:color="auto" w:fill="auto"/>
            <w:vAlign w:val="center"/>
          </w:tcPr>
          <w:p w14:paraId="78234D98" w14:textId="4C0DD2A7" w:rsidR="008B2E41" w:rsidRDefault="008B2E41" w:rsidP="002F0104">
            <w:pPr>
              <w:pStyle w:val="a5"/>
              <w:keepNext/>
              <w:numPr>
                <w:ilvl w:val="0"/>
                <w:numId w:val="32"/>
              </w:numPr>
              <w:suppressAutoHyphens/>
              <w:spacing w:before="40" w:after="40"/>
              <w:jc w:val="both"/>
            </w:pPr>
            <w:r>
              <w:t>Перечень субподрядных проектных организаций, привлекаемых подрядчиком в обязательном порядке, согласовывается с Заказчиком;</w:t>
            </w:r>
          </w:p>
          <w:p w14:paraId="5EABCC15" w14:textId="7C3322AB" w:rsidR="008B2E41" w:rsidRPr="007C2048" w:rsidRDefault="008B2E41" w:rsidP="002F0104">
            <w:pPr>
              <w:pStyle w:val="a5"/>
              <w:keepNext/>
              <w:numPr>
                <w:ilvl w:val="0"/>
                <w:numId w:val="32"/>
              </w:numPr>
              <w:suppressAutoHyphens/>
              <w:spacing w:before="40" w:after="40"/>
              <w:jc w:val="both"/>
            </w:pPr>
            <w:r>
              <w:t>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tc>
      </w:tr>
      <w:tr w:rsidR="00D95A80" w:rsidRPr="007C2048" w14:paraId="327DF578" w14:textId="77777777" w:rsidTr="008B2E41">
        <w:tc>
          <w:tcPr>
            <w:tcW w:w="560" w:type="dxa"/>
            <w:shd w:val="clear" w:color="auto" w:fill="auto"/>
            <w:vAlign w:val="center"/>
          </w:tcPr>
          <w:p w14:paraId="3F4DF4B4" w14:textId="77777777" w:rsidR="00D95A80" w:rsidRPr="007C2048" w:rsidRDefault="00D95A80" w:rsidP="002F0104">
            <w:pPr>
              <w:pStyle w:val="a5"/>
              <w:numPr>
                <w:ilvl w:val="0"/>
                <w:numId w:val="31"/>
              </w:numPr>
              <w:spacing w:before="100" w:after="100"/>
            </w:pPr>
          </w:p>
        </w:tc>
        <w:tc>
          <w:tcPr>
            <w:tcW w:w="3092" w:type="dxa"/>
            <w:shd w:val="clear" w:color="auto" w:fill="auto"/>
            <w:vAlign w:val="center"/>
          </w:tcPr>
          <w:p w14:paraId="2CB164A6" w14:textId="77777777" w:rsidR="00D95A80" w:rsidRPr="007C2048" w:rsidRDefault="00D95A80" w:rsidP="008F595F">
            <w:pPr>
              <w:keepLines/>
              <w:spacing w:before="100" w:after="100"/>
              <w:ind w:left="57" w:right="57"/>
              <w:jc w:val="both"/>
              <w:rPr>
                <w:color w:val="000000" w:themeColor="text1"/>
              </w:rPr>
            </w:pPr>
            <w:r w:rsidRPr="007C2048">
              <w:rPr>
                <w:snapToGrid w:val="0"/>
              </w:rPr>
              <w:t>Согласования и экспертизы проектной документации в соответствии с требованиями законодательства РФ</w:t>
            </w:r>
          </w:p>
        </w:tc>
        <w:tc>
          <w:tcPr>
            <w:tcW w:w="6662" w:type="dxa"/>
            <w:shd w:val="clear" w:color="auto" w:fill="auto"/>
            <w:vAlign w:val="center"/>
          </w:tcPr>
          <w:p w14:paraId="2C6F042E" w14:textId="77777777" w:rsidR="00D95A80" w:rsidRPr="007C2048" w:rsidRDefault="00D95A80" w:rsidP="002F0104">
            <w:pPr>
              <w:pStyle w:val="a5"/>
              <w:numPr>
                <w:ilvl w:val="0"/>
                <w:numId w:val="19"/>
              </w:numPr>
              <w:suppressAutoHyphens/>
              <w:spacing w:before="40" w:after="40"/>
              <w:jc w:val="both"/>
            </w:pPr>
            <w:r w:rsidRPr="007C2048">
              <w:t>Обеспечить получение необходимых согласований для завершения государственной экспертизы проектной документации с получением положительного заключения ФАУ «Главгосэкспертиз</w:t>
            </w:r>
            <w:r w:rsidR="000A19F0" w:rsidRPr="007C2048">
              <w:t>а</w:t>
            </w:r>
            <w:r w:rsidRPr="007C2048">
              <w:t xml:space="preserve"> России».</w:t>
            </w:r>
          </w:p>
          <w:p w14:paraId="3A002450" w14:textId="77777777" w:rsidR="00D95A80" w:rsidRPr="007C2048" w:rsidRDefault="00D95A80" w:rsidP="002F0104">
            <w:pPr>
              <w:pStyle w:val="a5"/>
              <w:numPr>
                <w:ilvl w:val="0"/>
                <w:numId w:val="19"/>
              </w:numPr>
              <w:suppressAutoHyphens/>
              <w:spacing w:before="40" w:after="40"/>
              <w:jc w:val="both"/>
            </w:pPr>
            <w:r w:rsidRPr="007C2048">
              <w:t>Подрядчик обеспечивает техническое сопровождение разработанной проектной документации до получения положительного заключения ФАУ «Главгосэкспертиза России» в части разработанных решений.</w:t>
            </w:r>
          </w:p>
        </w:tc>
      </w:tr>
      <w:tr w:rsidR="007B7FE6" w:rsidRPr="007C2048" w14:paraId="3FB4C858" w14:textId="77777777" w:rsidTr="008B2E41">
        <w:tc>
          <w:tcPr>
            <w:tcW w:w="560" w:type="dxa"/>
            <w:shd w:val="clear" w:color="auto" w:fill="auto"/>
            <w:vAlign w:val="center"/>
          </w:tcPr>
          <w:p w14:paraId="253EBF5B" w14:textId="469B40C4" w:rsidR="007B7FE6" w:rsidRPr="007C2048" w:rsidRDefault="007B7FE6" w:rsidP="002F0104">
            <w:pPr>
              <w:pStyle w:val="a5"/>
              <w:numPr>
                <w:ilvl w:val="0"/>
                <w:numId w:val="31"/>
              </w:numPr>
              <w:spacing w:before="100" w:after="100"/>
            </w:pPr>
          </w:p>
        </w:tc>
        <w:tc>
          <w:tcPr>
            <w:tcW w:w="3092" w:type="dxa"/>
            <w:shd w:val="clear" w:color="auto" w:fill="auto"/>
            <w:vAlign w:val="center"/>
          </w:tcPr>
          <w:p w14:paraId="733FD9D3" w14:textId="77777777" w:rsidR="007B7FE6" w:rsidRPr="007C2048" w:rsidRDefault="007B7FE6" w:rsidP="008F595F">
            <w:pPr>
              <w:keepLines/>
              <w:spacing w:before="100" w:after="100"/>
              <w:ind w:left="57" w:right="57"/>
              <w:jc w:val="both"/>
              <w:rPr>
                <w:color w:val="000000" w:themeColor="text1"/>
              </w:rPr>
            </w:pPr>
            <w:r w:rsidRPr="007C2048">
              <w:rPr>
                <w:color w:val="000000" w:themeColor="text1"/>
              </w:rPr>
              <w:t>Порядок сдачи работы</w:t>
            </w:r>
          </w:p>
        </w:tc>
        <w:tc>
          <w:tcPr>
            <w:tcW w:w="6662" w:type="dxa"/>
            <w:shd w:val="clear" w:color="auto" w:fill="auto"/>
            <w:vAlign w:val="center"/>
          </w:tcPr>
          <w:p w14:paraId="158D10FE" w14:textId="69855C02" w:rsidR="00C15D3D" w:rsidRDefault="00C15D3D" w:rsidP="00C15D3D">
            <w:pPr>
              <w:pStyle w:val="a5"/>
              <w:numPr>
                <w:ilvl w:val="0"/>
                <w:numId w:val="35"/>
              </w:numPr>
              <w:suppressAutoHyphens/>
              <w:spacing w:before="40" w:after="40"/>
              <w:jc w:val="both"/>
            </w:pPr>
            <w:r w:rsidRPr="00C15D3D">
              <w:t>Предусматривается передача промежуточных (находящихся в разработке) проектных материалов по требованию Заказчика по электронной почте или на мобильном носителе во время посещения проектного офиса или головного офиса исполнителя, а также во время проведения совещаний;</w:t>
            </w:r>
          </w:p>
          <w:p w14:paraId="014B0234" w14:textId="77777777" w:rsidR="00C15D3D" w:rsidRDefault="00AB7E74" w:rsidP="00C15D3D">
            <w:pPr>
              <w:pStyle w:val="a5"/>
              <w:numPr>
                <w:ilvl w:val="0"/>
                <w:numId w:val="35"/>
              </w:numPr>
              <w:suppressAutoHyphens/>
              <w:spacing w:before="40" w:after="40"/>
              <w:jc w:val="both"/>
            </w:pPr>
            <w:r w:rsidRPr="007C2048">
              <w:t xml:space="preserve">После получения положительного заключения </w:t>
            </w:r>
            <w:r w:rsidRPr="007C2048">
              <w:br/>
            </w:r>
            <w:r w:rsidR="00ED4FB1" w:rsidRPr="007C2048">
              <w:t>ФАУ «Главгосэкспертиза России»</w:t>
            </w:r>
            <w:r w:rsidRPr="007C2048">
              <w:t xml:space="preserve"> </w:t>
            </w:r>
            <w:r w:rsidR="00C15D3D">
              <w:t>Исполнитель представляет Заказчику тома рабочей документации:</w:t>
            </w:r>
          </w:p>
          <w:p w14:paraId="35A03359" w14:textId="77777777" w:rsidR="00C15D3D" w:rsidRDefault="00C15D3D" w:rsidP="00C15D3D">
            <w:pPr>
              <w:keepLines/>
              <w:tabs>
                <w:tab w:val="left" w:pos="317"/>
              </w:tabs>
              <w:suppressAutoHyphens/>
              <w:spacing w:before="40" w:after="40"/>
              <w:ind w:left="357"/>
              <w:contextualSpacing/>
              <w:jc w:val="both"/>
            </w:pPr>
            <w:r>
              <w:t>-</w:t>
            </w:r>
            <w:r>
              <w:tab/>
              <w:t>два подлинных экземпляра и три копии в сброшюрованном виде на бумажных носителях;</w:t>
            </w:r>
          </w:p>
          <w:p w14:paraId="44C7CA9D" w14:textId="5DDEA87C" w:rsidR="001C0678" w:rsidRPr="007C2048" w:rsidRDefault="00C15D3D" w:rsidP="00C15D3D">
            <w:pPr>
              <w:keepLines/>
              <w:tabs>
                <w:tab w:val="left" w:pos="317"/>
              </w:tabs>
              <w:suppressAutoHyphens/>
              <w:spacing w:before="40" w:after="40"/>
              <w:ind w:left="357"/>
              <w:contextualSpacing/>
              <w:jc w:val="both"/>
              <w:rPr>
                <w:color w:val="000000" w:themeColor="text1"/>
              </w:rPr>
            </w:pPr>
            <w:r>
              <w:t>-</w:t>
            </w:r>
            <w:r>
              <w:tab/>
              <w:t>в формате разработки, а также отсканированную копию подлинного экземпляра в формате .pdf на электронных носителях (CD-R, DVD-дисках) в трех экземплярах.</w:t>
            </w:r>
          </w:p>
        </w:tc>
      </w:tr>
      <w:tr w:rsidR="007B7FE6" w:rsidRPr="007C2048" w14:paraId="0FEEC4A4" w14:textId="77777777" w:rsidTr="008B2E41">
        <w:tc>
          <w:tcPr>
            <w:tcW w:w="560" w:type="dxa"/>
            <w:shd w:val="clear" w:color="auto" w:fill="auto"/>
            <w:vAlign w:val="center"/>
          </w:tcPr>
          <w:p w14:paraId="1576B39C" w14:textId="769D238D" w:rsidR="007B7FE6" w:rsidRPr="007C2048" w:rsidRDefault="007B7FE6" w:rsidP="002F0104">
            <w:pPr>
              <w:pStyle w:val="a5"/>
              <w:numPr>
                <w:ilvl w:val="0"/>
                <w:numId w:val="31"/>
              </w:numPr>
              <w:spacing w:before="100" w:after="100"/>
            </w:pPr>
          </w:p>
        </w:tc>
        <w:tc>
          <w:tcPr>
            <w:tcW w:w="3092" w:type="dxa"/>
            <w:shd w:val="clear" w:color="auto" w:fill="auto"/>
            <w:vAlign w:val="center"/>
          </w:tcPr>
          <w:p w14:paraId="05D520C5" w14:textId="77777777" w:rsidR="007B7FE6" w:rsidRPr="007C2048" w:rsidRDefault="007B7FE6" w:rsidP="008F595F">
            <w:pPr>
              <w:keepLines/>
              <w:spacing w:before="100" w:after="100"/>
              <w:jc w:val="both"/>
              <w:rPr>
                <w:color w:val="000000" w:themeColor="text1"/>
              </w:rPr>
            </w:pPr>
            <w:r w:rsidRPr="007C2048">
              <w:rPr>
                <w:color w:val="000000" w:themeColor="text1"/>
              </w:rPr>
              <w:t>Требования к передаче материалов</w:t>
            </w:r>
          </w:p>
        </w:tc>
        <w:tc>
          <w:tcPr>
            <w:tcW w:w="6662" w:type="dxa"/>
            <w:shd w:val="clear" w:color="auto" w:fill="auto"/>
            <w:vAlign w:val="center"/>
          </w:tcPr>
          <w:p w14:paraId="6C95E2E2" w14:textId="189053FB" w:rsidR="000A697A" w:rsidRPr="000A697A" w:rsidRDefault="000A697A" w:rsidP="002F0104">
            <w:pPr>
              <w:pStyle w:val="a5"/>
              <w:keepNext/>
              <w:numPr>
                <w:ilvl w:val="0"/>
                <w:numId w:val="33"/>
              </w:numPr>
              <w:suppressAutoHyphens/>
              <w:spacing w:before="40" w:after="40"/>
              <w:jc w:val="both"/>
              <w:rPr>
                <w:color w:val="000000" w:themeColor="text1"/>
              </w:rPr>
            </w:pPr>
            <w:r w:rsidRPr="000A697A">
              <w:rPr>
                <w:color w:val="000000" w:themeColor="text1"/>
              </w:rPr>
              <w:t>Текстовые документы предоставить в оригинальных форматах (MS Office 2010) и в не редактируемом формате PDF (Acrobat Reader).</w:t>
            </w:r>
          </w:p>
          <w:p w14:paraId="4D2DE50C" w14:textId="73F290D5" w:rsidR="000A697A" w:rsidRPr="000A697A" w:rsidRDefault="000A697A" w:rsidP="002F0104">
            <w:pPr>
              <w:pStyle w:val="a5"/>
              <w:keepNext/>
              <w:numPr>
                <w:ilvl w:val="0"/>
                <w:numId w:val="33"/>
              </w:numPr>
              <w:suppressAutoHyphens/>
              <w:spacing w:before="40" w:after="40"/>
              <w:jc w:val="both"/>
              <w:rPr>
                <w:color w:val="000000" w:themeColor="text1"/>
              </w:rPr>
            </w:pPr>
            <w:r w:rsidRPr="000A697A">
              <w:rPr>
                <w:color w:val="000000" w:themeColor="text1"/>
              </w:rPr>
              <w:t>Чертежи предоставить в формате DWG (AutoCAD) и в не редактируемом формате PDF (Acrobat Reader).</w:t>
            </w:r>
          </w:p>
          <w:p w14:paraId="74B8DB3E" w14:textId="3BAB349D" w:rsidR="000A697A" w:rsidRPr="000A697A" w:rsidRDefault="000A697A" w:rsidP="002F0104">
            <w:pPr>
              <w:pStyle w:val="a5"/>
              <w:keepNext/>
              <w:numPr>
                <w:ilvl w:val="0"/>
                <w:numId w:val="33"/>
              </w:numPr>
              <w:suppressAutoHyphens/>
              <w:spacing w:before="40" w:after="40"/>
              <w:jc w:val="both"/>
              <w:rPr>
                <w:color w:val="000000" w:themeColor="text1"/>
              </w:rPr>
            </w:pPr>
            <w:r w:rsidRPr="000A697A">
              <w:rPr>
                <w:color w:val="000000" w:themeColor="text1"/>
              </w:rPr>
              <w:t>Электронная версия комплекта документации, предоставляемая на CD-R диске (дисках), должна передаваться сопроводительным документом с подтверждением отсутствия на диске (дисках) вирусов по результатам проверки специализированного антивирусного ПО. Указать наименование примененного специализированного антивирусного ПО.</w:t>
            </w:r>
          </w:p>
          <w:p w14:paraId="72BFCA36" w14:textId="320E40D4" w:rsidR="000A697A" w:rsidRPr="000A697A" w:rsidRDefault="000A697A" w:rsidP="002F0104">
            <w:pPr>
              <w:pStyle w:val="a5"/>
              <w:keepNext/>
              <w:numPr>
                <w:ilvl w:val="0"/>
                <w:numId w:val="33"/>
              </w:numPr>
              <w:suppressAutoHyphens/>
              <w:spacing w:before="40" w:after="40"/>
              <w:jc w:val="both"/>
              <w:rPr>
                <w:color w:val="000000" w:themeColor="text1"/>
              </w:rPr>
            </w:pPr>
            <w:r w:rsidRPr="000A697A">
              <w:rPr>
                <w:color w:val="000000" w:themeColor="text1"/>
              </w:rPr>
              <w:t>Электронная версия комплекта документации передается на CD-R диске (дисках), изготовленных разработчиком документации (оригинал-диск). Допускается использовать носители формата CD-RW, DVD-R, DVD-RW.</w:t>
            </w:r>
          </w:p>
          <w:p w14:paraId="42BD8103" w14:textId="67D9DE07" w:rsidR="000A697A" w:rsidRPr="000A697A" w:rsidRDefault="000A697A" w:rsidP="002F0104">
            <w:pPr>
              <w:pStyle w:val="a5"/>
              <w:keepNext/>
              <w:numPr>
                <w:ilvl w:val="0"/>
                <w:numId w:val="33"/>
              </w:numPr>
              <w:suppressAutoHyphens/>
              <w:spacing w:before="40" w:after="40"/>
              <w:jc w:val="both"/>
              <w:rPr>
                <w:color w:val="000000" w:themeColor="text1"/>
              </w:rPr>
            </w:pPr>
            <w:r w:rsidRPr="000A697A">
              <w:rPr>
                <w:color w:val="000000" w:themeColor="text1"/>
              </w:rPr>
              <w:t>На лицевой поверхности диска должна быть нанесена печатным способом маркировка с указанием: наименования проектной документации, Заказчика, проектировщика,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аналогичная маркировка.</w:t>
            </w:r>
          </w:p>
          <w:p w14:paraId="7B0B329E" w14:textId="2C27AAA8" w:rsidR="000A697A" w:rsidRPr="000A697A" w:rsidRDefault="000A697A" w:rsidP="002F0104">
            <w:pPr>
              <w:pStyle w:val="a5"/>
              <w:keepNext/>
              <w:numPr>
                <w:ilvl w:val="0"/>
                <w:numId w:val="33"/>
              </w:numPr>
              <w:suppressAutoHyphens/>
              <w:spacing w:before="40" w:after="40"/>
              <w:jc w:val="both"/>
              <w:rPr>
                <w:color w:val="000000" w:themeColor="text1"/>
              </w:rPr>
            </w:pPr>
            <w:r w:rsidRPr="000A697A">
              <w:rPr>
                <w:color w:val="000000" w:themeColor="text1"/>
              </w:rPr>
              <w:t>В корневом каталоге диска должен находиться текстовый файл содержания с гиперссылками на каждый физический раздел комплекта документации.</w:t>
            </w:r>
          </w:p>
          <w:p w14:paraId="77A1D221" w14:textId="08CAA908" w:rsidR="000A697A" w:rsidRPr="000A697A" w:rsidRDefault="000A697A" w:rsidP="002F0104">
            <w:pPr>
              <w:pStyle w:val="a5"/>
              <w:keepNext/>
              <w:numPr>
                <w:ilvl w:val="0"/>
                <w:numId w:val="33"/>
              </w:numPr>
              <w:suppressAutoHyphens/>
              <w:spacing w:before="40" w:after="40"/>
              <w:jc w:val="both"/>
              <w:rPr>
                <w:color w:val="000000" w:themeColor="text1"/>
              </w:rPr>
            </w:pPr>
            <w:r w:rsidRPr="000A697A">
              <w:rPr>
                <w:color w:val="000000" w:themeColor="text1"/>
              </w:rPr>
              <w:t>Состав и содержание диска должны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4E6B92E2" w14:textId="19D41B6F" w:rsidR="007B7FE6" w:rsidRPr="000A697A" w:rsidRDefault="000A697A" w:rsidP="002F0104">
            <w:pPr>
              <w:pStyle w:val="a5"/>
              <w:keepNext/>
              <w:numPr>
                <w:ilvl w:val="0"/>
                <w:numId w:val="33"/>
              </w:numPr>
              <w:suppressAutoHyphens/>
              <w:spacing w:before="40" w:after="40"/>
              <w:jc w:val="both"/>
              <w:rPr>
                <w:color w:val="000000" w:themeColor="text1"/>
              </w:rPr>
            </w:pPr>
            <w:r w:rsidRPr="000A697A">
              <w:rPr>
                <w:color w:val="000000" w:themeColor="text1"/>
              </w:rPr>
              <w:t>Файлы должны нормально открываться в режиме просмотра средствами операционной системы Windows 2000/XP/Vista/7/8/10.</w:t>
            </w:r>
          </w:p>
        </w:tc>
      </w:tr>
    </w:tbl>
    <w:p w14:paraId="49B9949B" w14:textId="77777777" w:rsidR="008E0A6C" w:rsidRPr="007C2048" w:rsidRDefault="008E0A6C" w:rsidP="005E49FC">
      <w:pPr>
        <w:rPr>
          <w:sz w:val="8"/>
        </w:rPr>
      </w:pPr>
    </w:p>
    <w:tbl>
      <w:tblPr>
        <w:tblW w:w="9745" w:type="dxa"/>
        <w:tblInd w:w="108" w:type="dxa"/>
        <w:tblLayout w:type="fixed"/>
        <w:tblLook w:val="0000" w:firstRow="0" w:lastRow="0" w:firstColumn="0" w:lastColumn="0" w:noHBand="0" w:noVBand="0"/>
      </w:tblPr>
      <w:tblGrid>
        <w:gridCol w:w="4680"/>
        <w:gridCol w:w="2266"/>
        <w:gridCol w:w="2799"/>
      </w:tblGrid>
      <w:tr w:rsidR="00C15D3D" w:rsidRPr="005E49FC" w14:paraId="0B3A3D2F" w14:textId="77777777" w:rsidTr="00BE6309">
        <w:tc>
          <w:tcPr>
            <w:tcW w:w="4680" w:type="dxa"/>
          </w:tcPr>
          <w:p w14:paraId="1EB9E43B" w14:textId="77777777" w:rsidR="00C15D3D" w:rsidRPr="00DF0B53" w:rsidRDefault="00C15D3D" w:rsidP="00BE6309">
            <w:pPr>
              <w:spacing w:after="0" w:line="240" w:lineRule="auto"/>
              <w:rPr>
                <w:lang w:val="en-US"/>
              </w:rPr>
            </w:pPr>
            <w:r>
              <w:t>Ведущий специалист УГИП</w:t>
            </w:r>
          </w:p>
        </w:tc>
        <w:tc>
          <w:tcPr>
            <w:tcW w:w="2266" w:type="dxa"/>
          </w:tcPr>
          <w:p w14:paraId="5C75699F" w14:textId="77777777" w:rsidR="00C15D3D" w:rsidRPr="00AE2B4A" w:rsidRDefault="00C15D3D" w:rsidP="00BE6309">
            <w:pPr>
              <w:spacing w:after="0" w:line="240" w:lineRule="auto"/>
              <w:rPr>
                <w:i/>
              </w:rPr>
            </w:pPr>
          </w:p>
        </w:tc>
        <w:tc>
          <w:tcPr>
            <w:tcW w:w="2799" w:type="dxa"/>
            <w:vAlign w:val="bottom"/>
          </w:tcPr>
          <w:p w14:paraId="1F61EFD3" w14:textId="77777777" w:rsidR="00C15D3D" w:rsidRPr="00AE2B4A" w:rsidRDefault="00C15D3D" w:rsidP="00BE6309">
            <w:pPr>
              <w:spacing w:after="0" w:line="240" w:lineRule="auto"/>
            </w:pPr>
          </w:p>
        </w:tc>
      </w:tr>
      <w:tr w:rsidR="00C15D3D" w:rsidRPr="005E49FC" w14:paraId="4C0AF316" w14:textId="77777777" w:rsidTr="00BE6309">
        <w:tc>
          <w:tcPr>
            <w:tcW w:w="4680" w:type="dxa"/>
          </w:tcPr>
          <w:p w14:paraId="5449EB25" w14:textId="77777777" w:rsidR="00C15D3D" w:rsidRPr="00AE2B4A" w:rsidRDefault="00C15D3D" w:rsidP="00BE6309">
            <w:pPr>
              <w:spacing w:after="60"/>
            </w:pPr>
            <w:r w:rsidRPr="00AE2B4A">
              <w:t>АО «ЛЕНМОРНИИПРОЕКТ»</w:t>
            </w:r>
          </w:p>
        </w:tc>
        <w:tc>
          <w:tcPr>
            <w:tcW w:w="2266" w:type="dxa"/>
          </w:tcPr>
          <w:p w14:paraId="32CED7B0" w14:textId="77777777" w:rsidR="00C15D3D" w:rsidRPr="00AE2B4A" w:rsidRDefault="00C15D3D" w:rsidP="00BE6309">
            <w:pPr>
              <w:spacing w:after="60"/>
            </w:pPr>
          </w:p>
        </w:tc>
        <w:tc>
          <w:tcPr>
            <w:tcW w:w="2799" w:type="dxa"/>
          </w:tcPr>
          <w:p w14:paraId="44354E55" w14:textId="77777777" w:rsidR="00C15D3D" w:rsidRPr="00AE2B4A" w:rsidRDefault="00C15D3D" w:rsidP="00BE6309">
            <w:pPr>
              <w:spacing w:after="60"/>
            </w:pPr>
          </w:p>
        </w:tc>
      </w:tr>
      <w:tr w:rsidR="00C15D3D" w:rsidRPr="005E49FC" w14:paraId="00E51B5C" w14:textId="77777777" w:rsidTr="00BE6309">
        <w:tc>
          <w:tcPr>
            <w:tcW w:w="4680" w:type="dxa"/>
          </w:tcPr>
          <w:p w14:paraId="5B1C7586" w14:textId="7BA66E9F" w:rsidR="00C15D3D" w:rsidRPr="00AE2B4A" w:rsidRDefault="00C15D3D" w:rsidP="00BE6309">
            <w:pPr>
              <w:spacing w:after="60" w:line="240" w:lineRule="auto"/>
              <w:rPr>
                <w:i/>
              </w:rPr>
            </w:pPr>
          </w:p>
        </w:tc>
        <w:tc>
          <w:tcPr>
            <w:tcW w:w="2266" w:type="dxa"/>
            <w:tcBorders>
              <w:bottom w:val="single" w:sz="4" w:space="0" w:color="auto"/>
            </w:tcBorders>
          </w:tcPr>
          <w:p w14:paraId="6DD56A0C" w14:textId="77777777" w:rsidR="00C15D3D" w:rsidRPr="00AE2B4A" w:rsidRDefault="00C15D3D" w:rsidP="00BE6309">
            <w:pPr>
              <w:spacing w:after="60" w:line="240" w:lineRule="auto"/>
              <w:rPr>
                <w:i/>
              </w:rPr>
            </w:pPr>
          </w:p>
        </w:tc>
        <w:tc>
          <w:tcPr>
            <w:tcW w:w="2799" w:type="dxa"/>
          </w:tcPr>
          <w:p w14:paraId="2F523C6E" w14:textId="77777777" w:rsidR="00C15D3D" w:rsidRPr="00AE2B4A" w:rsidRDefault="00C15D3D" w:rsidP="00BE6309">
            <w:pPr>
              <w:spacing w:after="60" w:line="240" w:lineRule="auto"/>
              <w:rPr>
                <w:i/>
              </w:rPr>
            </w:pPr>
            <w:r>
              <w:t>А.С. Богачев</w:t>
            </w:r>
          </w:p>
        </w:tc>
      </w:tr>
      <w:tr w:rsidR="00C15D3D" w:rsidRPr="005E49FC" w14:paraId="2BD39449" w14:textId="77777777" w:rsidTr="00BE6309">
        <w:tc>
          <w:tcPr>
            <w:tcW w:w="4680" w:type="dxa"/>
          </w:tcPr>
          <w:p w14:paraId="70575244" w14:textId="77777777" w:rsidR="00C15D3D" w:rsidRPr="00AE2B4A" w:rsidRDefault="00C15D3D" w:rsidP="00BE6309">
            <w:pPr>
              <w:spacing w:after="0" w:line="240" w:lineRule="auto"/>
              <w:rPr>
                <w:i/>
              </w:rPr>
            </w:pPr>
          </w:p>
        </w:tc>
        <w:tc>
          <w:tcPr>
            <w:tcW w:w="2266" w:type="dxa"/>
            <w:tcBorders>
              <w:top w:val="single" w:sz="4" w:space="0" w:color="auto"/>
            </w:tcBorders>
          </w:tcPr>
          <w:p w14:paraId="60FBDD3C" w14:textId="77777777" w:rsidR="00C15D3D" w:rsidRPr="00AE2B4A" w:rsidRDefault="00C15D3D" w:rsidP="00BE6309">
            <w:pPr>
              <w:spacing w:after="0" w:line="240" w:lineRule="auto"/>
              <w:rPr>
                <w:i/>
              </w:rPr>
            </w:pPr>
          </w:p>
        </w:tc>
        <w:tc>
          <w:tcPr>
            <w:tcW w:w="2799" w:type="dxa"/>
          </w:tcPr>
          <w:p w14:paraId="396326C8" w14:textId="77777777" w:rsidR="00C15D3D" w:rsidRPr="00AE2B4A" w:rsidRDefault="00C15D3D" w:rsidP="00BE6309">
            <w:pPr>
              <w:spacing w:after="0" w:line="240" w:lineRule="auto"/>
              <w:rPr>
                <w:i/>
              </w:rPr>
            </w:pPr>
          </w:p>
        </w:tc>
      </w:tr>
      <w:tr w:rsidR="00C15D3D" w:rsidRPr="005E49FC" w14:paraId="0CAA0E0E" w14:textId="77777777" w:rsidTr="00BE6309">
        <w:tc>
          <w:tcPr>
            <w:tcW w:w="4680" w:type="dxa"/>
          </w:tcPr>
          <w:p w14:paraId="6EEC6EE3" w14:textId="77777777" w:rsidR="00C15D3D" w:rsidRPr="00AE2B4A" w:rsidRDefault="00C15D3D" w:rsidP="00BE6309">
            <w:pPr>
              <w:spacing w:after="0" w:line="240" w:lineRule="auto"/>
            </w:pPr>
            <w:r w:rsidRPr="00AE2B4A">
              <w:rPr>
                <w:b/>
              </w:rPr>
              <w:t>СОГЛАСОВАНО:</w:t>
            </w:r>
          </w:p>
        </w:tc>
        <w:tc>
          <w:tcPr>
            <w:tcW w:w="2266" w:type="dxa"/>
          </w:tcPr>
          <w:p w14:paraId="7F66E768" w14:textId="77777777" w:rsidR="00C15D3D" w:rsidRPr="00AE2B4A" w:rsidRDefault="00C15D3D" w:rsidP="00BE6309">
            <w:pPr>
              <w:spacing w:after="0" w:line="240" w:lineRule="auto"/>
              <w:rPr>
                <w:i/>
              </w:rPr>
            </w:pPr>
          </w:p>
        </w:tc>
        <w:tc>
          <w:tcPr>
            <w:tcW w:w="2799" w:type="dxa"/>
          </w:tcPr>
          <w:p w14:paraId="29C8852E" w14:textId="77777777" w:rsidR="00C15D3D" w:rsidRPr="00AE2B4A" w:rsidRDefault="00C15D3D" w:rsidP="00BE6309">
            <w:pPr>
              <w:spacing w:after="0" w:line="240" w:lineRule="auto"/>
              <w:rPr>
                <w:i/>
              </w:rPr>
            </w:pPr>
          </w:p>
        </w:tc>
      </w:tr>
      <w:tr w:rsidR="00C15D3D" w:rsidRPr="005E49FC" w14:paraId="4EFEC84D" w14:textId="77777777" w:rsidTr="00BE6309">
        <w:tc>
          <w:tcPr>
            <w:tcW w:w="4680" w:type="dxa"/>
          </w:tcPr>
          <w:p w14:paraId="72E9E87A" w14:textId="77777777" w:rsidR="00C15D3D" w:rsidRPr="00AE2B4A" w:rsidRDefault="00C15D3D" w:rsidP="00BE6309">
            <w:pPr>
              <w:spacing w:after="0" w:line="240" w:lineRule="auto"/>
              <w:rPr>
                <w:i/>
              </w:rPr>
            </w:pPr>
          </w:p>
        </w:tc>
        <w:tc>
          <w:tcPr>
            <w:tcW w:w="2266" w:type="dxa"/>
          </w:tcPr>
          <w:p w14:paraId="128895C5" w14:textId="77777777" w:rsidR="00C15D3D" w:rsidRPr="00AE2B4A" w:rsidRDefault="00C15D3D" w:rsidP="00BE6309">
            <w:pPr>
              <w:spacing w:after="0" w:line="240" w:lineRule="auto"/>
              <w:rPr>
                <w:i/>
              </w:rPr>
            </w:pPr>
          </w:p>
        </w:tc>
        <w:tc>
          <w:tcPr>
            <w:tcW w:w="2799" w:type="dxa"/>
          </w:tcPr>
          <w:p w14:paraId="1CE66D60" w14:textId="77777777" w:rsidR="00C15D3D" w:rsidRPr="00AE2B4A" w:rsidRDefault="00C15D3D" w:rsidP="00BE6309">
            <w:pPr>
              <w:spacing w:after="0" w:line="240" w:lineRule="auto"/>
              <w:rPr>
                <w:i/>
              </w:rPr>
            </w:pPr>
          </w:p>
        </w:tc>
      </w:tr>
      <w:tr w:rsidR="00C15D3D" w:rsidRPr="005E49FC" w14:paraId="3E46D320" w14:textId="77777777" w:rsidTr="00BE6309">
        <w:tc>
          <w:tcPr>
            <w:tcW w:w="4680" w:type="dxa"/>
          </w:tcPr>
          <w:p w14:paraId="1F57164E" w14:textId="77777777" w:rsidR="00C15D3D" w:rsidRPr="00AE2B4A" w:rsidRDefault="00C15D3D" w:rsidP="00BE6309">
            <w:pPr>
              <w:spacing w:after="0" w:line="240" w:lineRule="auto"/>
            </w:pPr>
            <w:r w:rsidRPr="00AE2B4A">
              <w:t xml:space="preserve">Главный инженер </w:t>
            </w:r>
          </w:p>
        </w:tc>
        <w:tc>
          <w:tcPr>
            <w:tcW w:w="2266" w:type="dxa"/>
          </w:tcPr>
          <w:p w14:paraId="6AFF6A20" w14:textId="77777777" w:rsidR="00C15D3D" w:rsidRPr="00AE2B4A" w:rsidRDefault="00C15D3D" w:rsidP="00BE6309">
            <w:pPr>
              <w:spacing w:after="0" w:line="240" w:lineRule="auto"/>
              <w:rPr>
                <w:i/>
              </w:rPr>
            </w:pPr>
          </w:p>
        </w:tc>
        <w:tc>
          <w:tcPr>
            <w:tcW w:w="2799" w:type="dxa"/>
            <w:vAlign w:val="bottom"/>
          </w:tcPr>
          <w:p w14:paraId="63974BE1" w14:textId="77777777" w:rsidR="00C15D3D" w:rsidRPr="00AE2B4A" w:rsidRDefault="00C15D3D" w:rsidP="00BE6309">
            <w:pPr>
              <w:spacing w:after="0" w:line="240" w:lineRule="auto"/>
            </w:pPr>
          </w:p>
        </w:tc>
      </w:tr>
      <w:tr w:rsidR="00C15D3D" w:rsidRPr="005E49FC" w14:paraId="13ECBE13" w14:textId="77777777" w:rsidTr="00BE6309">
        <w:tc>
          <w:tcPr>
            <w:tcW w:w="4680" w:type="dxa"/>
          </w:tcPr>
          <w:p w14:paraId="3E1E4B0A" w14:textId="77777777" w:rsidR="00C15D3D" w:rsidRPr="00AE2B4A" w:rsidRDefault="00C15D3D" w:rsidP="00BE6309">
            <w:pPr>
              <w:spacing w:after="60"/>
            </w:pPr>
            <w:r w:rsidRPr="00AE2B4A">
              <w:t>АО «ЛЕНМОРНИИПРОЕКТ»</w:t>
            </w:r>
          </w:p>
        </w:tc>
        <w:tc>
          <w:tcPr>
            <w:tcW w:w="2266" w:type="dxa"/>
          </w:tcPr>
          <w:p w14:paraId="2B31A55C" w14:textId="77777777" w:rsidR="00C15D3D" w:rsidRPr="00AE2B4A" w:rsidRDefault="00C15D3D" w:rsidP="00BE6309">
            <w:pPr>
              <w:spacing w:after="60"/>
            </w:pPr>
          </w:p>
        </w:tc>
        <w:tc>
          <w:tcPr>
            <w:tcW w:w="2799" w:type="dxa"/>
          </w:tcPr>
          <w:p w14:paraId="2AA19563" w14:textId="77777777" w:rsidR="00C15D3D" w:rsidRPr="00AE2B4A" w:rsidRDefault="00C15D3D" w:rsidP="00BE6309">
            <w:pPr>
              <w:spacing w:after="60"/>
            </w:pPr>
          </w:p>
        </w:tc>
      </w:tr>
      <w:tr w:rsidR="00C15D3D" w:rsidRPr="005E49FC" w14:paraId="045E3694" w14:textId="77777777" w:rsidTr="00BE6309">
        <w:tc>
          <w:tcPr>
            <w:tcW w:w="4680" w:type="dxa"/>
          </w:tcPr>
          <w:p w14:paraId="7C44A0D6" w14:textId="5A6F51EA" w:rsidR="00C15D3D" w:rsidRPr="00AE2B4A" w:rsidRDefault="00C15D3D" w:rsidP="00BE6309">
            <w:pPr>
              <w:spacing w:after="60" w:line="240" w:lineRule="auto"/>
              <w:rPr>
                <w:i/>
              </w:rPr>
            </w:pPr>
          </w:p>
        </w:tc>
        <w:tc>
          <w:tcPr>
            <w:tcW w:w="2266" w:type="dxa"/>
            <w:tcBorders>
              <w:bottom w:val="single" w:sz="4" w:space="0" w:color="auto"/>
            </w:tcBorders>
          </w:tcPr>
          <w:p w14:paraId="6FDB2BF3" w14:textId="77777777" w:rsidR="00C15D3D" w:rsidRPr="00AE2B4A" w:rsidRDefault="00C15D3D" w:rsidP="00BE6309">
            <w:pPr>
              <w:spacing w:after="60" w:line="240" w:lineRule="auto"/>
              <w:rPr>
                <w:i/>
              </w:rPr>
            </w:pPr>
          </w:p>
        </w:tc>
        <w:tc>
          <w:tcPr>
            <w:tcW w:w="2799" w:type="dxa"/>
          </w:tcPr>
          <w:p w14:paraId="4631ED02" w14:textId="77777777" w:rsidR="00C15D3D" w:rsidRPr="00AE2B4A" w:rsidRDefault="00C15D3D" w:rsidP="00BE6309">
            <w:pPr>
              <w:spacing w:after="60" w:line="240" w:lineRule="auto"/>
              <w:rPr>
                <w:i/>
              </w:rPr>
            </w:pPr>
            <w:r>
              <w:t>А.А. Терновой</w:t>
            </w:r>
          </w:p>
        </w:tc>
      </w:tr>
      <w:tr w:rsidR="00C15D3D" w:rsidRPr="005E49FC" w14:paraId="541496CC" w14:textId="77777777" w:rsidTr="00BE6309">
        <w:tc>
          <w:tcPr>
            <w:tcW w:w="4680" w:type="dxa"/>
          </w:tcPr>
          <w:p w14:paraId="2D607EDE" w14:textId="77777777" w:rsidR="00C15D3D" w:rsidRPr="00AE2B4A" w:rsidRDefault="00C15D3D" w:rsidP="00BE6309">
            <w:pPr>
              <w:spacing w:after="60" w:line="240" w:lineRule="auto"/>
            </w:pPr>
          </w:p>
        </w:tc>
        <w:tc>
          <w:tcPr>
            <w:tcW w:w="2266" w:type="dxa"/>
            <w:tcBorders>
              <w:top w:val="single" w:sz="4" w:space="0" w:color="auto"/>
            </w:tcBorders>
          </w:tcPr>
          <w:p w14:paraId="69EFDFD7" w14:textId="77777777" w:rsidR="00C15D3D" w:rsidRPr="00AE2B4A" w:rsidRDefault="00C15D3D" w:rsidP="00BE6309">
            <w:pPr>
              <w:spacing w:after="60" w:line="240" w:lineRule="auto"/>
              <w:rPr>
                <w:i/>
              </w:rPr>
            </w:pPr>
          </w:p>
        </w:tc>
        <w:tc>
          <w:tcPr>
            <w:tcW w:w="2799" w:type="dxa"/>
          </w:tcPr>
          <w:p w14:paraId="326B291A" w14:textId="77777777" w:rsidR="00C15D3D" w:rsidRDefault="00C15D3D" w:rsidP="00BE6309">
            <w:pPr>
              <w:spacing w:after="60" w:line="240" w:lineRule="auto"/>
            </w:pPr>
          </w:p>
        </w:tc>
      </w:tr>
      <w:tr w:rsidR="00C15D3D" w:rsidRPr="005E49FC" w14:paraId="6FD05EE0" w14:textId="77777777" w:rsidTr="00BE6309">
        <w:tc>
          <w:tcPr>
            <w:tcW w:w="4680" w:type="dxa"/>
          </w:tcPr>
          <w:p w14:paraId="34E9ED79" w14:textId="77777777" w:rsidR="00C15D3D" w:rsidRPr="00AE2B4A" w:rsidRDefault="00C15D3D" w:rsidP="00BE6309">
            <w:pPr>
              <w:spacing w:after="60" w:line="240" w:lineRule="auto"/>
            </w:pPr>
            <w:r w:rsidRPr="0086003D">
              <w:t>Главный инженер проекта</w:t>
            </w:r>
          </w:p>
        </w:tc>
        <w:tc>
          <w:tcPr>
            <w:tcW w:w="2266" w:type="dxa"/>
          </w:tcPr>
          <w:p w14:paraId="0D47FAE0" w14:textId="77777777" w:rsidR="00C15D3D" w:rsidRPr="00AE2B4A" w:rsidRDefault="00C15D3D" w:rsidP="00BE6309">
            <w:pPr>
              <w:spacing w:after="60" w:line="240" w:lineRule="auto"/>
              <w:rPr>
                <w:i/>
              </w:rPr>
            </w:pPr>
          </w:p>
        </w:tc>
        <w:tc>
          <w:tcPr>
            <w:tcW w:w="2799" w:type="dxa"/>
          </w:tcPr>
          <w:p w14:paraId="1D701488" w14:textId="77777777" w:rsidR="00C15D3D" w:rsidRDefault="00C15D3D" w:rsidP="00BE6309">
            <w:pPr>
              <w:spacing w:after="60" w:line="240" w:lineRule="auto"/>
            </w:pPr>
          </w:p>
        </w:tc>
      </w:tr>
      <w:tr w:rsidR="00C15D3D" w:rsidRPr="005E49FC" w14:paraId="693FEE81" w14:textId="77777777" w:rsidTr="00BE6309">
        <w:tc>
          <w:tcPr>
            <w:tcW w:w="4680" w:type="dxa"/>
          </w:tcPr>
          <w:p w14:paraId="27D49D6E" w14:textId="77777777" w:rsidR="00C15D3D" w:rsidRPr="00AE2B4A" w:rsidRDefault="00C15D3D" w:rsidP="00BE6309">
            <w:pPr>
              <w:spacing w:after="60" w:line="240" w:lineRule="auto"/>
            </w:pPr>
            <w:r w:rsidRPr="00AE2B4A">
              <w:lastRenderedPageBreak/>
              <w:t>АО «ЛЕНМОРНИИПРОЕКТ»</w:t>
            </w:r>
          </w:p>
        </w:tc>
        <w:tc>
          <w:tcPr>
            <w:tcW w:w="2266" w:type="dxa"/>
          </w:tcPr>
          <w:p w14:paraId="22A847B9" w14:textId="77777777" w:rsidR="00C15D3D" w:rsidRPr="00AE2B4A" w:rsidRDefault="00C15D3D" w:rsidP="00BE6309">
            <w:pPr>
              <w:spacing w:after="60" w:line="240" w:lineRule="auto"/>
              <w:rPr>
                <w:i/>
              </w:rPr>
            </w:pPr>
          </w:p>
        </w:tc>
        <w:tc>
          <w:tcPr>
            <w:tcW w:w="2799" w:type="dxa"/>
          </w:tcPr>
          <w:p w14:paraId="2CD457FA" w14:textId="77777777" w:rsidR="00C15D3D" w:rsidRDefault="00C15D3D" w:rsidP="00BE6309">
            <w:pPr>
              <w:spacing w:after="60" w:line="240" w:lineRule="auto"/>
            </w:pPr>
          </w:p>
        </w:tc>
      </w:tr>
      <w:tr w:rsidR="00C15D3D" w:rsidRPr="005E49FC" w14:paraId="62D4AAB1" w14:textId="77777777" w:rsidTr="00BE6309">
        <w:tc>
          <w:tcPr>
            <w:tcW w:w="4680" w:type="dxa"/>
          </w:tcPr>
          <w:p w14:paraId="54ADBF27" w14:textId="77777777" w:rsidR="00C15D3D" w:rsidRPr="00AE2B4A" w:rsidRDefault="00C15D3D" w:rsidP="00BE6309">
            <w:pPr>
              <w:spacing w:after="60" w:line="240" w:lineRule="auto"/>
            </w:pPr>
            <w:r w:rsidRPr="00AE2B4A">
              <w:t>«_____»______________20</w:t>
            </w:r>
            <w:r>
              <w:t xml:space="preserve">22 </w:t>
            </w:r>
            <w:r w:rsidRPr="00AE2B4A">
              <w:t>г.</w:t>
            </w:r>
          </w:p>
        </w:tc>
        <w:tc>
          <w:tcPr>
            <w:tcW w:w="2266" w:type="dxa"/>
            <w:tcBorders>
              <w:bottom w:val="single" w:sz="4" w:space="0" w:color="auto"/>
            </w:tcBorders>
          </w:tcPr>
          <w:p w14:paraId="288B116A" w14:textId="77777777" w:rsidR="00C15D3D" w:rsidRPr="00AE2B4A" w:rsidRDefault="00C15D3D" w:rsidP="00BE6309">
            <w:pPr>
              <w:spacing w:after="60" w:line="240" w:lineRule="auto"/>
              <w:rPr>
                <w:i/>
              </w:rPr>
            </w:pPr>
          </w:p>
        </w:tc>
        <w:tc>
          <w:tcPr>
            <w:tcW w:w="2799" w:type="dxa"/>
          </w:tcPr>
          <w:p w14:paraId="7A27C59A" w14:textId="77777777" w:rsidR="00C15D3D" w:rsidRDefault="00C15D3D" w:rsidP="00BE6309">
            <w:pPr>
              <w:spacing w:after="60" w:line="240" w:lineRule="auto"/>
            </w:pPr>
            <w:r w:rsidRPr="0086003D">
              <w:t>А.Ю. Талызин</w:t>
            </w:r>
          </w:p>
        </w:tc>
      </w:tr>
    </w:tbl>
    <w:p w14:paraId="052DD702" w14:textId="77777777" w:rsidR="005E49FC" w:rsidRPr="00AE2B4A" w:rsidRDefault="005E49FC" w:rsidP="005E49FC"/>
    <w:p w14:paraId="4A9E21DF" w14:textId="77777777" w:rsidR="005E49FC" w:rsidRDefault="005E49FC" w:rsidP="00DA4403"/>
    <w:sectPr w:rsidR="005E49FC" w:rsidSect="0071192F">
      <w:footerReference w:type="default" r:id="rId8"/>
      <w:pgSz w:w="11906" w:h="16838" w:code="9"/>
      <w:pgMar w:top="851" w:right="709" w:bottom="567" w:left="1134" w:header="709" w:footer="1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DB779" w14:textId="77777777" w:rsidR="002570A6" w:rsidRDefault="002570A6" w:rsidP="00A41D38">
      <w:pPr>
        <w:spacing w:after="0" w:line="240" w:lineRule="auto"/>
      </w:pPr>
      <w:r>
        <w:separator/>
      </w:r>
    </w:p>
  </w:endnote>
  <w:endnote w:type="continuationSeparator" w:id="0">
    <w:p w14:paraId="650BE470" w14:textId="77777777" w:rsidR="002570A6" w:rsidRDefault="002570A6" w:rsidP="00A41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9361" w14:textId="77777777" w:rsidR="001D7C22" w:rsidRDefault="001D7C22">
    <w:pPr>
      <w:pStyle w:val="a7"/>
      <w:jc w:val="right"/>
    </w:pPr>
    <w:r>
      <w:fldChar w:fldCharType="begin"/>
    </w:r>
    <w:r>
      <w:instrText>PAGE   \* MERGEFORMAT</w:instrText>
    </w:r>
    <w:r>
      <w:fldChar w:fldCharType="separate"/>
    </w:r>
    <w:r w:rsidR="0071192F">
      <w:rPr>
        <w:noProof/>
      </w:rPr>
      <w:t>15</w:t>
    </w:r>
    <w:r>
      <w:fldChar w:fldCharType="end"/>
    </w:r>
  </w:p>
  <w:p w14:paraId="7F08C0C8" w14:textId="77777777" w:rsidR="001D7C22" w:rsidRDefault="001D7C2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BAA3C" w14:textId="77777777" w:rsidR="002570A6" w:rsidRDefault="002570A6" w:rsidP="00A41D38">
      <w:pPr>
        <w:spacing w:after="0" w:line="240" w:lineRule="auto"/>
      </w:pPr>
      <w:r>
        <w:separator/>
      </w:r>
    </w:p>
  </w:footnote>
  <w:footnote w:type="continuationSeparator" w:id="0">
    <w:p w14:paraId="5462BD20" w14:textId="77777777" w:rsidR="002570A6" w:rsidRDefault="002570A6" w:rsidP="00A41D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03971"/>
    <w:multiLevelType w:val="hybridMultilevel"/>
    <w:tmpl w:val="A79A4824"/>
    <w:lvl w:ilvl="0" w:tplc="F8A8CA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1573DE"/>
    <w:multiLevelType w:val="hybridMultilevel"/>
    <w:tmpl w:val="37D2DCD0"/>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cs="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cs="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cs="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2" w15:restartNumberingAfterBreak="0">
    <w:nsid w:val="11A524BE"/>
    <w:multiLevelType w:val="hybridMultilevel"/>
    <w:tmpl w:val="AD285F6E"/>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8054DE"/>
    <w:multiLevelType w:val="hybridMultilevel"/>
    <w:tmpl w:val="336C1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AC06535"/>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BC4058"/>
    <w:multiLevelType w:val="hybridMultilevel"/>
    <w:tmpl w:val="49B07CDE"/>
    <w:lvl w:ilvl="0" w:tplc="F8A8CA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3850D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5072A6"/>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47D7C7F"/>
    <w:multiLevelType w:val="hybridMultilevel"/>
    <w:tmpl w:val="BCF6A400"/>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1F724F"/>
    <w:multiLevelType w:val="hybridMultilevel"/>
    <w:tmpl w:val="CA76C7E0"/>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324B6F"/>
    <w:multiLevelType w:val="hybridMultilevel"/>
    <w:tmpl w:val="446E8124"/>
    <w:lvl w:ilvl="0" w:tplc="F8A8CA9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30DB6CA6"/>
    <w:multiLevelType w:val="hybridMultilevel"/>
    <w:tmpl w:val="D30E4642"/>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91A605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AA795A"/>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9DC7DA0"/>
    <w:multiLevelType w:val="singleLevel"/>
    <w:tmpl w:val="7408EAEA"/>
    <w:lvl w:ilvl="0">
      <w:start w:val="1"/>
      <w:numFmt w:val="bullet"/>
      <w:pStyle w:val="a"/>
      <w:lvlText w:val=""/>
      <w:lvlJc w:val="left"/>
      <w:pPr>
        <w:tabs>
          <w:tab w:val="num" w:pos="1040"/>
        </w:tabs>
        <w:ind w:left="0" w:firstLine="680"/>
      </w:pPr>
      <w:rPr>
        <w:rFonts w:ascii="Symbol" w:hAnsi="Symbol" w:hint="default"/>
      </w:rPr>
    </w:lvl>
  </w:abstractNum>
  <w:abstractNum w:abstractNumId="15" w15:restartNumberingAfterBreak="0">
    <w:nsid w:val="3E295D42"/>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D5445"/>
    <w:multiLevelType w:val="hybridMultilevel"/>
    <w:tmpl w:val="5CAA7028"/>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7" w15:restartNumberingAfterBreak="0">
    <w:nsid w:val="40B82404"/>
    <w:multiLevelType w:val="hybridMultilevel"/>
    <w:tmpl w:val="9FBA2E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8E15ED"/>
    <w:multiLevelType w:val="hybridMultilevel"/>
    <w:tmpl w:val="6B18EAF8"/>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43D1999"/>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68B12FF"/>
    <w:multiLevelType w:val="hybridMultilevel"/>
    <w:tmpl w:val="E2C67FCC"/>
    <w:lvl w:ilvl="0" w:tplc="F8A8CA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BE43A17"/>
    <w:multiLevelType w:val="hybridMultilevel"/>
    <w:tmpl w:val="3DB80AD8"/>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27F19BD"/>
    <w:multiLevelType w:val="hybridMultilevel"/>
    <w:tmpl w:val="5CCA248A"/>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7F1800"/>
    <w:multiLevelType w:val="hybridMultilevel"/>
    <w:tmpl w:val="BAEC8DA4"/>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76746D8"/>
    <w:multiLevelType w:val="hybridMultilevel"/>
    <w:tmpl w:val="A342CAD4"/>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5" w15:restartNumberingAfterBreak="0">
    <w:nsid w:val="579B1121"/>
    <w:multiLevelType w:val="hybridMultilevel"/>
    <w:tmpl w:val="81506DA6"/>
    <w:lvl w:ilvl="0" w:tplc="0419000F">
      <w:start w:val="1"/>
      <w:numFmt w:val="decimal"/>
      <w:lvlText w:val="%1."/>
      <w:lvlJc w:val="left"/>
      <w:pPr>
        <w:ind w:left="360" w:hanging="360"/>
      </w:pPr>
      <w:rPr>
        <w:rFonts w:hint="default"/>
      </w:rPr>
    </w:lvl>
    <w:lvl w:ilvl="1" w:tplc="F8A8CA9C">
      <w:start w:val="1"/>
      <w:numFmt w:val="bullet"/>
      <w:lvlText w:val="-"/>
      <w:lvlJc w:val="left"/>
      <w:pPr>
        <w:ind w:left="785" w:hanging="360"/>
      </w:pPr>
      <w:rPr>
        <w:rFonts w:ascii="Times New Roma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5C6E3D8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236D7E"/>
    <w:multiLevelType w:val="hybridMultilevel"/>
    <w:tmpl w:val="8C6EDDE4"/>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8" w15:restartNumberingAfterBreak="0">
    <w:nsid w:val="61C87A9C"/>
    <w:multiLevelType w:val="hybridMultilevel"/>
    <w:tmpl w:val="151C1C64"/>
    <w:lvl w:ilvl="0" w:tplc="F8A8CA9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67D8063B"/>
    <w:multiLevelType w:val="hybridMultilevel"/>
    <w:tmpl w:val="81506DA6"/>
    <w:lvl w:ilvl="0" w:tplc="0419000F">
      <w:start w:val="1"/>
      <w:numFmt w:val="decimal"/>
      <w:lvlText w:val="%1."/>
      <w:lvlJc w:val="left"/>
      <w:pPr>
        <w:ind w:left="360" w:hanging="360"/>
      </w:pPr>
      <w:rPr>
        <w:rFonts w:hint="default"/>
      </w:rPr>
    </w:lvl>
    <w:lvl w:ilvl="1" w:tplc="F8A8CA9C">
      <w:start w:val="1"/>
      <w:numFmt w:val="bullet"/>
      <w:lvlText w:val="-"/>
      <w:lvlJc w:val="left"/>
      <w:pPr>
        <w:ind w:left="785" w:hanging="360"/>
      </w:pPr>
      <w:rPr>
        <w:rFonts w:ascii="Times New Roma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22B19DD"/>
    <w:multiLevelType w:val="multilevel"/>
    <w:tmpl w:val="56A0B1F2"/>
    <w:lvl w:ilvl="0">
      <w:start w:val="1"/>
      <w:numFmt w:val="decimal"/>
      <w:lvlText w:val="%1."/>
      <w:lvlJc w:val="left"/>
      <w:pPr>
        <w:ind w:left="360" w:hanging="360"/>
      </w:pPr>
    </w:lvl>
    <w:lvl w:ilvl="1">
      <w:start w:val="1"/>
      <w:numFmt w:val="bullet"/>
      <w:lvlText w:val="-"/>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4D43C9B"/>
    <w:multiLevelType w:val="hybridMultilevel"/>
    <w:tmpl w:val="90DCC29A"/>
    <w:lvl w:ilvl="0" w:tplc="34E826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6B665BD"/>
    <w:multiLevelType w:val="multilevel"/>
    <w:tmpl w:val="FFDEA3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7FF39F7"/>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92C570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1"/>
  </w:num>
  <w:num w:numId="2">
    <w:abstractNumId w:val="9"/>
  </w:num>
  <w:num w:numId="3">
    <w:abstractNumId w:val="1"/>
  </w:num>
  <w:num w:numId="4">
    <w:abstractNumId w:val="3"/>
  </w:num>
  <w:num w:numId="5">
    <w:abstractNumId w:val="23"/>
  </w:num>
  <w:num w:numId="6">
    <w:abstractNumId w:val="16"/>
  </w:num>
  <w:num w:numId="7">
    <w:abstractNumId w:val="11"/>
  </w:num>
  <w:num w:numId="8">
    <w:abstractNumId w:val="24"/>
  </w:num>
  <w:num w:numId="9">
    <w:abstractNumId w:val="22"/>
  </w:num>
  <w:num w:numId="10">
    <w:abstractNumId w:val="27"/>
  </w:num>
  <w:num w:numId="11">
    <w:abstractNumId w:val="2"/>
  </w:num>
  <w:num w:numId="12">
    <w:abstractNumId w:val="18"/>
  </w:num>
  <w:num w:numId="13">
    <w:abstractNumId w:val="31"/>
  </w:num>
  <w:num w:numId="14">
    <w:abstractNumId w:val="8"/>
  </w:num>
  <w:num w:numId="15">
    <w:abstractNumId w:val="14"/>
  </w:num>
  <w:num w:numId="16">
    <w:abstractNumId w:val="26"/>
  </w:num>
  <w:num w:numId="17">
    <w:abstractNumId w:val="6"/>
  </w:num>
  <w:num w:numId="18">
    <w:abstractNumId w:val="13"/>
  </w:num>
  <w:num w:numId="19">
    <w:abstractNumId w:val="7"/>
  </w:num>
  <w:num w:numId="20">
    <w:abstractNumId w:val="17"/>
  </w:num>
  <w:num w:numId="21">
    <w:abstractNumId w:val="15"/>
  </w:num>
  <w:num w:numId="22">
    <w:abstractNumId w:val="12"/>
  </w:num>
  <w:num w:numId="23">
    <w:abstractNumId w:val="30"/>
  </w:num>
  <w:num w:numId="24">
    <w:abstractNumId w:val="33"/>
  </w:num>
  <w:num w:numId="25">
    <w:abstractNumId w:val="29"/>
  </w:num>
  <w:num w:numId="26">
    <w:abstractNumId w:val="0"/>
  </w:num>
  <w:num w:numId="27">
    <w:abstractNumId w:val="20"/>
  </w:num>
  <w:num w:numId="28">
    <w:abstractNumId w:val="5"/>
  </w:num>
  <w:num w:numId="29">
    <w:abstractNumId w:val="28"/>
  </w:num>
  <w:num w:numId="30">
    <w:abstractNumId w:val="10"/>
  </w:num>
  <w:num w:numId="31">
    <w:abstractNumId w:val="32"/>
  </w:num>
  <w:num w:numId="32">
    <w:abstractNumId w:val="19"/>
  </w:num>
  <w:num w:numId="33">
    <w:abstractNumId w:val="34"/>
  </w:num>
  <w:num w:numId="34">
    <w:abstractNumId w:val="25"/>
  </w:num>
  <w:num w:numId="35">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4235"/>
    <w:rsid w:val="000335AE"/>
    <w:rsid w:val="000405A9"/>
    <w:rsid w:val="00042C15"/>
    <w:rsid w:val="00062ACF"/>
    <w:rsid w:val="000767FD"/>
    <w:rsid w:val="00092400"/>
    <w:rsid w:val="000A19F0"/>
    <w:rsid w:val="000A4652"/>
    <w:rsid w:val="000A697A"/>
    <w:rsid w:val="000B3D5B"/>
    <w:rsid w:val="000D1D9E"/>
    <w:rsid w:val="000D54D2"/>
    <w:rsid w:val="000D5844"/>
    <w:rsid w:val="000E3CF8"/>
    <w:rsid w:val="000E44A1"/>
    <w:rsid w:val="000E6D5D"/>
    <w:rsid w:val="0010322E"/>
    <w:rsid w:val="00103EFA"/>
    <w:rsid w:val="00111E2F"/>
    <w:rsid w:val="00113FEA"/>
    <w:rsid w:val="00143A21"/>
    <w:rsid w:val="00146F61"/>
    <w:rsid w:val="001525A3"/>
    <w:rsid w:val="00156B90"/>
    <w:rsid w:val="00161365"/>
    <w:rsid w:val="00163D31"/>
    <w:rsid w:val="001760B7"/>
    <w:rsid w:val="00197101"/>
    <w:rsid w:val="001A6AEB"/>
    <w:rsid w:val="001B3A78"/>
    <w:rsid w:val="001B457E"/>
    <w:rsid w:val="001C0678"/>
    <w:rsid w:val="001D4F0A"/>
    <w:rsid w:val="001D58C9"/>
    <w:rsid w:val="001D7C22"/>
    <w:rsid w:val="001E1538"/>
    <w:rsid w:val="001E628C"/>
    <w:rsid w:val="001F5ABF"/>
    <w:rsid w:val="001F64D8"/>
    <w:rsid w:val="001F7523"/>
    <w:rsid w:val="00200C3C"/>
    <w:rsid w:val="00202901"/>
    <w:rsid w:val="0021405B"/>
    <w:rsid w:val="0022314A"/>
    <w:rsid w:val="0022447C"/>
    <w:rsid w:val="00226382"/>
    <w:rsid w:val="00236061"/>
    <w:rsid w:val="00236541"/>
    <w:rsid w:val="00242FB5"/>
    <w:rsid w:val="00245AE6"/>
    <w:rsid w:val="00251507"/>
    <w:rsid w:val="002570A6"/>
    <w:rsid w:val="0026266D"/>
    <w:rsid w:val="00265CA6"/>
    <w:rsid w:val="00267569"/>
    <w:rsid w:val="00271752"/>
    <w:rsid w:val="002764EF"/>
    <w:rsid w:val="002769BD"/>
    <w:rsid w:val="002775B1"/>
    <w:rsid w:val="00284806"/>
    <w:rsid w:val="002857DB"/>
    <w:rsid w:val="002A0CAE"/>
    <w:rsid w:val="002A35EA"/>
    <w:rsid w:val="002A4192"/>
    <w:rsid w:val="002B56D1"/>
    <w:rsid w:val="002B767F"/>
    <w:rsid w:val="002D56AF"/>
    <w:rsid w:val="002E09CF"/>
    <w:rsid w:val="002F0104"/>
    <w:rsid w:val="002F2BBC"/>
    <w:rsid w:val="00303D2D"/>
    <w:rsid w:val="003139F0"/>
    <w:rsid w:val="00326587"/>
    <w:rsid w:val="00330638"/>
    <w:rsid w:val="00343397"/>
    <w:rsid w:val="003437B8"/>
    <w:rsid w:val="0037400A"/>
    <w:rsid w:val="00397A13"/>
    <w:rsid w:val="003A3213"/>
    <w:rsid w:val="003C1260"/>
    <w:rsid w:val="003C49C1"/>
    <w:rsid w:val="003D2856"/>
    <w:rsid w:val="003D57FB"/>
    <w:rsid w:val="003E045B"/>
    <w:rsid w:val="003F7BA9"/>
    <w:rsid w:val="004038A4"/>
    <w:rsid w:val="004149C5"/>
    <w:rsid w:val="00432924"/>
    <w:rsid w:val="00461E7C"/>
    <w:rsid w:val="00475EAA"/>
    <w:rsid w:val="00491A2B"/>
    <w:rsid w:val="004B038E"/>
    <w:rsid w:val="004B3143"/>
    <w:rsid w:val="004C45DD"/>
    <w:rsid w:val="004C47A6"/>
    <w:rsid w:val="004C525A"/>
    <w:rsid w:val="004C5777"/>
    <w:rsid w:val="004C6863"/>
    <w:rsid w:val="004C71D2"/>
    <w:rsid w:val="004D1F25"/>
    <w:rsid w:val="004E7126"/>
    <w:rsid w:val="00501B49"/>
    <w:rsid w:val="00506441"/>
    <w:rsid w:val="005142A7"/>
    <w:rsid w:val="0051745F"/>
    <w:rsid w:val="00532116"/>
    <w:rsid w:val="005458E6"/>
    <w:rsid w:val="00545BFC"/>
    <w:rsid w:val="00553BEC"/>
    <w:rsid w:val="00554B6C"/>
    <w:rsid w:val="00555E66"/>
    <w:rsid w:val="00556C67"/>
    <w:rsid w:val="0055711A"/>
    <w:rsid w:val="00562542"/>
    <w:rsid w:val="005664E5"/>
    <w:rsid w:val="005715B4"/>
    <w:rsid w:val="0057199A"/>
    <w:rsid w:val="00584E88"/>
    <w:rsid w:val="00585582"/>
    <w:rsid w:val="00591469"/>
    <w:rsid w:val="005917E6"/>
    <w:rsid w:val="005925F5"/>
    <w:rsid w:val="005A1760"/>
    <w:rsid w:val="005A63A6"/>
    <w:rsid w:val="005C488F"/>
    <w:rsid w:val="005D0902"/>
    <w:rsid w:val="005D4889"/>
    <w:rsid w:val="005E49FC"/>
    <w:rsid w:val="005F20AA"/>
    <w:rsid w:val="00603FCA"/>
    <w:rsid w:val="00614599"/>
    <w:rsid w:val="006160B0"/>
    <w:rsid w:val="00616624"/>
    <w:rsid w:val="00646DCC"/>
    <w:rsid w:val="00654E62"/>
    <w:rsid w:val="006559E1"/>
    <w:rsid w:val="00670CA0"/>
    <w:rsid w:val="006768CD"/>
    <w:rsid w:val="0068151B"/>
    <w:rsid w:val="00681DCF"/>
    <w:rsid w:val="00682023"/>
    <w:rsid w:val="00682832"/>
    <w:rsid w:val="00687C9B"/>
    <w:rsid w:val="0069196F"/>
    <w:rsid w:val="00691ADE"/>
    <w:rsid w:val="00693DEE"/>
    <w:rsid w:val="006B4162"/>
    <w:rsid w:val="006B4565"/>
    <w:rsid w:val="006B7481"/>
    <w:rsid w:val="006C0816"/>
    <w:rsid w:val="006D2B93"/>
    <w:rsid w:val="006E327F"/>
    <w:rsid w:val="006F02D6"/>
    <w:rsid w:val="006F0E9C"/>
    <w:rsid w:val="0071192F"/>
    <w:rsid w:val="00713F01"/>
    <w:rsid w:val="007171E1"/>
    <w:rsid w:val="007237B9"/>
    <w:rsid w:val="007268AE"/>
    <w:rsid w:val="007274A0"/>
    <w:rsid w:val="007346C0"/>
    <w:rsid w:val="00734C52"/>
    <w:rsid w:val="007454ED"/>
    <w:rsid w:val="00760B30"/>
    <w:rsid w:val="00765899"/>
    <w:rsid w:val="007664AB"/>
    <w:rsid w:val="00766CF0"/>
    <w:rsid w:val="007759AE"/>
    <w:rsid w:val="00786A1C"/>
    <w:rsid w:val="00790D31"/>
    <w:rsid w:val="00791A3F"/>
    <w:rsid w:val="007A3AE1"/>
    <w:rsid w:val="007B7FE6"/>
    <w:rsid w:val="007C2048"/>
    <w:rsid w:val="007C233D"/>
    <w:rsid w:val="007C3A94"/>
    <w:rsid w:val="007C44D7"/>
    <w:rsid w:val="007C5800"/>
    <w:rsid w:val="007D0E08"/>
    <w:rsid w:val="007D14EF"/>
    <w:rsid w:val="007D1D78"/>
    <w:rsid w:val="007E14C4"/>
    <w:rsid w:val="007F37D8"/>
    <w:rsid w:val="00821F74"/>
    <w:rsid w:val="00822B6D"/>
    <w:rsid w:val="00836D54"/>
    <w:rsid w:val="008403B1"/>
    <w:rsid w:val="008430BC"/>
    <w:rsid w:val="008647BF"/>
    <w:rsid w:val="00872473"/>
    <w:rsid w:val="0087550B"/>
    <w:rsid w:val="00875F65"/>
    <w:rsid w:val="00891C06"/>
    <w:rsid w:val="00893BF5"/>
    <w:rsid w:val="00897A41"/>
    <w:rsid w:val="008A1329"/>
    <w:rsid w:val="008A427F"/>
    <w:rsid w:val="008B2E41"/>
    <w:rsid w:val="008D1FD7"/>
    <w:rsid w:val="008E0A6C"/>
    <w:rsid w:val="008E2292"/>
    <w:rsid w:val="008E2E33"/>
    <w:rsid w:val="008E52C8"/>
    <w:rsid w:val="008F595F"/>
    <w:rsid w:val="008F70B5"/>
    <w:rsid w:val="00901E63"/>
    <w:rsid w:val="0091208C"/>
    <w:rsid w:val="009534C1"/>
    <w:rsid w:val="00954235"/>
    <w:rsid w:val="009701D9"/>
    <w:rsid w:val="009B2D16"/>
    <w:rsid w:val="009C0E3E"/>
    <w:rsid w:val="009D1257"/>
    <w:rsid w:val="009D1491"/>
    <w:rsid w:val="009D1D81"/>
    <w:rsid w:val="009D5BF5"/>
    <w:rsid w:val="009E15DE"/>
    <w:rsid w:val="009E2FF1"/>
    <w:rsid w:val="009F058C"/>
    <w:rsid w:val="009F7425"/>
    <w:rsid w:val="00A07CDB"/>
    <w:rsid w:val="00A10F1C"/>
    <w:rsid w:val="00A1244E"/>
    <w:rsid w:val="00A13F55"/>
    <w:rsid w:val="00A147F9"/>
    <w:rsid w:val="00A202E8"/>
    <w:rsid w:val="00A30381"/>
    <w:rsid w:val="00A35F83"/>
    <w:rsid w:val="00A414FE"/>
    <w:rsid w:val="00A41B59"/>
    <w:rsid w:val="00A41D38"/>
    <w:rsid w:val="00A431D5"/>
    <w:rsid w:val="00A44DA0"/>
    <w:rsid w:val="00A46E79"/>
    <w:rsid w:val="00A55B8B"/>
    <w:rsid w:val="00A65436"/>
    <w:rsid w:val="00A75F43"/>
    <w:rsid w:val="00AA790F"/>
    <w:rsid w:val="00AB1402"/>
    <w:rsid w:val="00AB1CD8"/>
    <w:rsid w:val="00AB277C"/>
    <w:rsid w:val="00AB2BE6"/>
    <w:rsid w:val="00AB7E74"/>
    <w:rsid w:val="00AD3048"/>
    <w:rsid w:val="00AD6621"/>
    <w:rsid w:val="00AD7357"/>
    <w:rsid w:val="00AE2B4A"/>
    <w:rsid w:val="00AF14D0"/>
    <w:rsid w:val="00B1695B"/>
    <w:rsid w:val="00B179A2"/>
    <w:rsid w:val="00B24F8E"/>
    <w:rsid w:val="00B3793A"/>
    <w:rsid w:val="00B4474E"/>
    <w:rsid w:val="00B52281"/>
    <w:rsid w:val="00B72BBD"/>
    <w:rsid w:val="00B750CB"/>
    <w:rsid w:val="00B752F7"/>
    <w:rsid w:val="00B76F85"/>
    <w:rsid w:val="00B77848"/>
    <w:rsid w:val="00B77870"/>
    <w:rsid w:val="00B857BB"/>
    <w:rsid w:val="00B9151F"/>
    <w:rsid w:val="00B925FF"/>
    <w:rsid w:val="00B937E9"/>
    <w:rsid w:val="00BA0104"/>
    <w:rsid w:val="00BA3B67"/>
    <w:rsid w:val="00BA4B1E"/>
    <w:rsid w:val="00BC398F"/>
    <w:rsid w:val="00BC401B"/>
    <w:rsid w:val="00BC63A4"/>
    <w:rsid w:val="00BC6B0D"/>
    <w:rsid w:val="00C1004E"/>
    <w:rsid w:val="00C15D3D"/>
    <w:rsid w:val="00C17EC9"/>
    <w:rsid w:val="00C21F17"/>
    <w:rsid w:val="00C2723D"/>
    <w:rsid w:val="00C66BDC"/>
    <w:rsid w:val="00C81948"/>
    <w:rsid w:val="00C83C04"/>
    <w:rsid w:val="00CA50D7"/>
    <w:rsid w:val="00CB4C83"/>
    <w:rsid w:val="00CC52C1"/>
    <w:rsid w:val="00CD7A66"/>
    <w:rsid w:val="00D04CEA"/>
    <w:rsid w:val="00D058D6"/>
    <w:rsid w:val="00D07F3F"/>
    <w:rsid w:val="00D109A1"/>
    <w:rsid w:val="00D255D6"/>
    <w:rsid w:val="00D43D1B"/>
    <w:rsid w:val="00D51F13"/>
    <w:rsid w:val="00D53E97"/>
    <w:rsid w:val="00D64293"/>
    <w:rsid w:val="00D700DF"/>
    <w:rsid w:val="00D95A80"/>
    <w:rsid w:val="00D97AF5"/>
    <w:rsid w:val="00DA065E"/>
    <w:rsid w:val="00DA4403"/>
    <w:rsid w:val="00DA70B6"/>
    <w:rsid w:val="00DA7B09"/>
    <w:rsid w:val="00DB26FD"/>
    <w:rsid w:val="00DC0CDF"/>
    <w:rsid w:val="00DC10BA"/>
    <w:rsid w:val="00DC6733"/>
    <w:rsid w:val="00DD1E54"/>
    <w:rsid w:val="00DD2670"/>
    <w:rsid w:val="00DE1FE4"/>
    <w:rsid w:val="00DE7106"/>
    <w:rsid w:val="00E03E9D"/>
    <w:rsid w:val="00E07DA4"/>
    <w:rsid w:val="00E07F35"/>
    <w:rsid w:val="00E1189A"/>
    <w:rsid w:val="00E406A9"/>
    <w:rsid w:val="00E43891"/>
    <w:rsid w:val="00E71213"/>
    <w:rsid w:val="00E75A0C"/>
    <w:rsid w:val="00E804FA"/>
    <w:rsid w:val="00E83222"/>
    <w:rsid w:val="00E86170"/>
    <w:rsid w:val="00E90928"/>
    <w:rsid w:val="00E96E7E"/>
    <w:rsid w:val="00EC0BFC"/>
    <w:rsid w:val="00EC255D"/>
    <w:rsid w:val="00EC34DE"/>
    <w:rsid w:val="00EC456A"/>
    <w:rsid w:val="00EC49E4"/>
    <w:rsid w:val="00EC4CB2"/>
    <w:rsid w:val="00EC6AB7"/>
    <w:rsid w:val="00ED28AF"/>
    <w:rsid w:val="00ED4FB1"/>
    <w:rsid w:val="00ED7DE3"/>
    <w:rsid w:val="00EE0FE5"/>
    <w:rsid w:val="00EE6D8A"/>
    <w:rsid w:val="00EE7793"/>
    <w:rsid w:val="00EF14EC"/>
    <w:rsid w:val="00EF6114"/>
    <w:rsid w:val="00F15C87"/>
    <w:rsid w:val="00F1677A"/>
    <w:rsid w:val="00F16870"/>
    <w:rsid w:val="00F2030A"/>
    <w:rsid w:val="00F27A67"/>
    <w:rsid w:val="00F404CD"/>
    <w:rsid w:val="00F535CD"/>
    <w:rsid w:val="00F6303F"/>
    <w:rsid w:val="00F70626"/>
    <w:rsid w:val="00F72C7F"/>
    <w:rsid w:val="00F7503F"/>
    <w:rsid w:val="00F75A20"/>
    <w:rsid w:val="00F8325A"/>
    <w:rsid w:val="00F96DF0"/>
    <w:rsid w:val="00FA036F"/>
    <w:rsid w:val="00FB0E25"/>
    <w:rsid w:val="00FB12F2"/>
    <w:rsid w:val="00FB29A4"/>
    <w:rsid w:val="00FB380E"/>
    <w:rsid w:val="00FB4074"/>
    <w:rsid w:val="00FC2B58"/>
    <w:rsid w:val="00FD2804"/>
    <w:rsid w:val="00FD7BAF"/>
    <w:rsid w:val="00FE1344"/>
    <w:rsid w:val="00FE1E66"/>
    <w:rsid w:val="00FF1B36"/>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3D70E"/>
  <w15:docId w15:val="{EF0D3018-F06C-42CC-8486-C7CA8C413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200" w:line="276" w:lineRule="auto"/>
    </w:pPr>
    <w:rPr>
      <w:sz w:val="24"/>
      <w:szCs w:val="24"/>
    </w:rPr>
  </w:style>
  <w:style w:type="paragraph" w:styleId="1">
    <w:name w:val="heading 1"/>
    <w:basedOn w:val="a0"/>
    <w:next w:val="a0"/>
    <w:link w:val="10"/>
    <w:qFormat/>
    <w:rsid w:val="002A4192"/>
    <w:pPr>
      <w:keepNext/>
      <w:spacing w:before="280" w:after="0" w:line="300" w:lineRule="auto"/>
      <w:jc w:val="center"/>
      <w:outlineLvl w:val="0"/>
    </w:pPr>
    <w:rPr>
      <w:b/>
      <w:snapToGrid w:val="0"/>
      <w:szCs w:val="20"/>
    </w:rPr>
  </w:style>
  <w:style w:type="paragraph" w:styleId="3">
    <w:name w:val="heading 3"/>
    <w:basedOn w:val="a0"/>
    <w:next w:val="a0"/>
    <w:link w:val="30"/>
    <w:qFormat/>
    <w:rsid w:val="00DE7106"/>
    <w:pPr>
      <w:keepNext/>
      <w:spacing w:before="40" w:after="0" w:line="260" w:lineRule="auto"/>
      <w:outlineLvl w:val="2"/>
    </w:pPr>
    <w:rPr>
      <w:b/>
      <w:snapToGrid w:val="0"/>
      <w:color w:val="000000"/>
      <w:szCs w:val="20"/>
    </w:rPr>
  </w:style>
  <w:style w:type="paragraph" w:styleId="4">
    <w:name w:val="heading 4"/>
    <w:basedOn w:val="a0"/>
    <w:next w:val="a0"/>
    <w:link w:val="40"/>
    <w:uiPriority w:val="9"/>
    <w:unhideWhenUsed/>
    <w:qFormat/>
    <w:rsid w:val="00DE7106"/>
    <w:pPr>
      <w:keepNext/>
      <w:keepLines/>
      <w:spacing w:before="200" w:after="0"/>
      <w:outlineLvl w:val="3"/>
    </w:pPr>
    <w:rPr>
      <w:rFonts w:ascii="Cambria" w:hAnsi="Cambria"/>
      <w:b/>
      <w:bCs/>
      <w:i/>
      <w:iCs/>
      <w:color w:val="4F81BD"/>
    </w:rPr>
  </w:style>
  <w:style w:type="paragraph" w:styleId="6">
    <w:name w:val="heading 6"/>
    <w:basedOn w:val="a0"/>
    <w:next w:val="a0"/>
    <w:link w:val="60"/>
    <w:uiPriority w:val="99"/>
    <w:qFormat/>
    <w:rsid w:val="000767FD"/>
    <w:pPr>
      <w:tabs>
        <w:tab w:val="num" w:pos="1152"/>
      </w:tabs>
      <w:spacing w:before="240" w:after="60" w:line="240" w:lineRule="auto"/>
      <w:ind w:left="1152" w:hanging="1152"/>
      <w:outlineLvl w:val="5"/>
    </w:pPr>
    <w:rPr>
      <w:rFonts w:eastAsiaTheme="minorEastAsia"/>
      <w:b/>
      <w:bCs/>
      <w:color w:val="000000"/>
      <w:sz w:val="22"/>
      <w:szCs w:val="22"/>
    </w:rPr>
  </w:style>
  <w:style w:type="paragraph" w:styleId="7">
    <w:name w:val="heading 7"/>
    <w:basedOn w:val="a0"/>
    <w:next w:val="a0"/>
    <w:link w:val="70"/>
    <w:uiPriority w:val="99"/>
    <w:qFormat/>
    <w:rsid w:val="000767FD"/>
    <w:pPr>
      <w:tabs>
        <w:tab w:val="num" w:pos="1296"/>
      </w:tabs>
      <w:spacing w:before="240" w:after="60" w:line="240" w:lineRule="auto"/>
      <w:ind w:left="1296" w:hanging="1296"/>
      <w:outlineLvl w:val="6"/>
    </w:pPr>
    <w:rPr>
      <w:rFonts w:eastAsiaTheme="minorEastAsia"/>
      <w:color w:val="000000"/>
    </w:rPr>
  </w:style>
  <w:style w:type="paragraph" w:styleId="8">
    <w:name w:val="heading 8"/>
    <w:basedOn w:val="a0"/>
    <w:next w:val="a0"/>
    <w:link w:val="80"/>
    <w:uiPriority w:val="99"/>
    <w:qFormat/>
    <w:rsid w:val="000767FD"/>
    <w:pPr>
      <w:tabs>
        <w:tab w:val="num" w:pos="1440"/>
      </w:tabs>
      <w:spacing w:before="240" w:after="60" w:line="240" w:lineRule="auto"/>
      <w:ind w:left="1440" w:hanging="1440"/>
      <w:outlineLvl w:val="7"/>
    </w:pPr>
    <w:rPr>
      <w:rFonts w:eastAsiaTheme="minorEastAsia"/>
      <w:i/>
      <w:iCs/>
      <w:color w:val="000000"/>
    </w:rPr>
  </w:style>
  <w:style w:type="paragraph" w:styleId="9">
    <w:name w:val="heading 9"/>
    <w:basedOn w:val="a0"/>
    <w:next w:val="a0"/>
    <w:link w:val="90"/>
    <w:uiPriority w:val="99"/>
    <w:unhideWhenUsed/>
    <w:qFormat/>
    <w:rsid w:val="0023654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DE7106"/>
    <w:rPr>
      <w:rFonts w:ascii="Times New Roman" w:eastAsia="Times New Roman" w:hAnsi="Times New Roman" w:cs="Times New Roman"/>
      <w:b/>
      <w:snapToGrid w:val="0"/>
      <w:color w:val="000000"/>
      <w:szCs w:val="20"/>
    </w:rPr>
  </w:style>
  <w:style w:type="character" w:customStyle="1" w:styleId="40">
    <w:name w:val="Заголовок 4 Знак"/>
    <w:link w:val="4"/>
    <w:uiPriority w:val="9"/>
    <w:semiHidden/>
    <w:rsid w:val="00DE7106"/>
    <w:rPr>
      <w:rFonts w:ascii="Cambria" w:eastAsia="Times New Roman" w:hAnsi="Cambria" w:cs="Times New Roman"/>
      <w:b/>
      <w:bCs/>
      <w:i/>
      <w:iCs/>
      <w:color w:val="4F81BD"/>
    </w:rPr>
  </w:style>
  <w:style w:type="table" w:styleId="a4">
    <w:name w:val="Table Grid"/>
    <w:basedOn w:val="a2"/>
    <w:uiPriority w:val="59"/>
    <w:rsid w:val="002A4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2A4192"/>
    <w:rPr>
      <w:rFonts w:ascii="Times New Roman" w:eastAsia="Times New Roman" w:hAnsi="Times New Roman" w:cs="Times New Roman"/>
      <w:b/>
      <w:snapToGrid w:val="0"/>
      <w:sz w:val="24"/>
      <w:szCs w:val="20"/>
    </w:rPr>
  </w:style>
  <w:style w:type="character" w:customStyle="1" w:styleId="FontStyle43">
    <w:name w:val="Font Style43"/>
    <w:rsid w:val="002A4192"/>
    <w:rPr>
      <w:rFonts w:ascii="Times New Roman" w:hAnsi="Times New Roman" w:cs="Times New Roman"/>
      <w:b/>
      <w:bCs/>
      <w:sz w:val="24"/>
      <w:szCs w:val="24"/>
    </w:rPr>
  </w:style>
  <w:style w:type="paragraph" w:styleId="a5">
    <w:name w:val="List Paragraph"/>
    <w:aliases w:val="List Paragraph,Абзац списка2,List Paragraph1,Bullet List,FooterText,numbered,Bullet Number,Индексы,Num Bullet 1,Абзац основного текста,Рисунок,Маркер,асз.Списка,Абзац списка литеральный,it_List1,Paragraphe de liste1,lp1,Bullet 1,Таблицы"/>
    <w:basedOn w:val="a0"/>
    <w:link w:val="a6"/>
    <w:uiPriority w:val="34"/>
    <w:qFormat/>
    <w:rsid w:val="002A4192"/>
    <w:pPr>
      <w:ind w:left="720"/>
      <w:contextualSpacing/>
    </w:pPr>
  </w:style>
  <w:style w:type="paragraph" w:styleId="a7">
    <w:name w:val="footer"/>
    <w:basedOn w:val="a0"/>
    <w:link w:val="a8"/>
    <w:uiPriority w:val="99"/>
    <w:rsid w:val="001D58C9"/>
    <w:pPr>
      <w:tabs>
        <w:tab w:val="center" w:pos="4677"/>
        <w:tab w:val="right" w:pos="9355"/>
      </w:tabs>
      <w:spacing w:after="0" w:line="240" w:lineRule="auto"/>
    </w:pPr>
  </w:style>
  <w:style w:type="character" w:customStyle="1" w:styleId="a8">
    <w:name w:val="Нижний колонтитул Знак"/>
    <w:link w:val="a7"/>
    <w:uiPriority w:val="99"/>
    <w:rsid w:val="001D58C9"/>
    <w:rPr>
      <w:rFonts w:eastAsia="Times New Roman"/>
    </w:rPr>
  </w:style>
  <w:style w:type="paragraph" w:customStyle="1" w:styleId="a9">
    <w:name w:val="оснпункт"/>
    <w:basedOn w:val="aa"/>
    <w:rsid w:val="00CB4C83"/>
    <w:pPr>
      <w:overflowPunct w:val="0"/>
      <w:autoSpaceDE w:val="0"/>
      <w:autoSpaceDN w:val="0"/>
      <w:adjustRightInd w:val="0"/>
      <w:spacing w:line="240" w:lineRule="auto"/>
      <w:ind w:left="851"/>
      <w:textAlignment w:val="baseline"/>
    </w:pPr>
    <w:rPr>
      <w:sz w:val="22"/>
      <w:szCs w:val="20"/>
    </w:rPr>
  </w:style>
  <w:style w:type="character" w:styleId="ab">
    <w:name w:val="page number"/>
    <w:basedOn w:val="a1"/>
    <w:semiHidden/>
    <w:rsid w:val="00CB4C83"/>
  </w:style>
  <w:style w:type="character" w:styleId="ac">
    <w:name w:val="Hyperlink"/>
    <w:semiHidden/>
    <w:rsid w:val="00CB4C83"/>
    <w:rPr>
      <w:color w:val="0000FF"/>
      <w:u w:val="single"/>
    </w:rPr>
  </w:style>
  <w:style w:type="paragraph" w:styleId="aa">
    <w:name w:val="Body Text"/>
    <w:basedOn w:val="a0"/>
    <w:link w:val="ad"/>
    <w:uiPriority w:val="99"/>
    <w:unhideWhenUsed/>
    <w:rsid w:val="00CB4C83"/>
    <w:pPr>
      <w:spacing w:after="120"/>
    </w:pPr>
  </w:style>
  <w:style w:type="character" w:customStyle="1" w:styleId="ad">
    <w:name w:val="Основной текст Знак"/>
    <w:basedOn w:val="a1"/>
    <w:link w:val="aa"/>
    <w:uiPriority w:val="99"/>
    <w:rsid w:val="00CB4C83"/>
  </w:style>
  <w:style w:type="character" w:customStyle="1" w:styleId="FontStyle45">
    <w:name w:val="Font Style45"/>
    <w:rsid w:val="00F16870"/>
    <w:rPr>
      <w:rFonts w:ascii="Times New Roman" w:hAnsi="Times New Roman" w:cs="Times New Roman"/>
      <w:sz w:val="22"/>
      <w:szCs w:val="22"/>
    </w:rPr>
  </w:style>
  <w:style w:type="paragraph" w:customStyle="1" w:styleId="Style13">
    <w:name w:val="Style13"/>
    <w:basedOn w:val="a0"/>
    <w:rsid w:val="00B72BBD"/>
    <w:pPr>
      <w:widowControl w:val="0"/>
      <w:autoSpaceDE w:val="0"/>
      <w:autoSpaceDN w:val="0"/>
      <w:adjustRightInd w:val="0"/>
      <w:spacing w:after="0" w:line="276" w:lineRule="exact"/>
      <w:jc w:val="both"/>
    </w:pPr>
  </w:style>
  <w:style w:type="paragraph" w:customStyle="1" w:styleId="Style15">
    <w:name w:val="Style15"/>
    <w:basedOn w:val="a0"/>
    <w:rsid w:val="00B752F7"/>
    <w:pPr>
      <w:widowControl w:val="0"/>
      <w:autoSpaceDE w:val="0"/>
      <w:autoSpaceDN w:val="0"/>
      <w:adjustRightInd w:val="0"/>
      <w:spacing w:after="0" w:line="276" w:lineRule="exact"/>
      <w:jc w:val="both"/>
    </w:pPr>
  </w:style>
  <w:style w:type="character" w:customStyle="1" w:styleId="FontStyle35">
    <w:name w:val="Font Style35"/>
    <w:rsid w:val="00532116"/>
    <w:rPr>
      <w:rFonts w:ascii="Times New Roman" w:hAnsi="Times New Roman" w:cs="Times New Roman"/>
      <w:sz w:val="22"/>
    </w:rPr>
  </w:style>
  <w:style w:type="character" w:styleId="ae">
    <w:name w:val="annotation reference"/>
    <w:uiPriority w:val="99"/>
    <w:semiHidden/>
    <w:unhideWhenUsed/>
    <w:rsid w:val="00E43891"/>
    <w:rPr>
      <w:sz w:val="16"/>
      <w:szCs w:val="16"/>
    </w:rPr>
  </w:style>
  <w:style w:type="paragraph" w:styleId="af">
    <w:name w:val="annotation text"/>
    <w:basedOn w:val="a0"/>
    <w:link w:val="af0"/>
    <w:uiPriority w:val="99"/>
    <w:semiHidden/>
    <w:unhideWhenUsed/>
    <w:rsid w:val="00E43891"/>
    <w:pPr>
      <w:spacing w:line="240" w:lineRule="auto"/>
    </w:pPr>
    <w:rPr>
      <w:sz w:val="20"/>
      <w:szCs w:val="20"/>
    </w:rPr>
  </w:style>
  <w:style w:type="character" w:customStyle="1" w:styleId="af0">
    <w:name w:val="Текст примечания Знак"/>
    <w:link w:val="af"/>
    <w:uiPriority w:val="99"/>
    <w:semiHidden/>
    <w:rsid w:val="00E43891"/>
    <w:rPr>
      <w:sz w:val="20"/>
      <w:szCs w:val="20"/>
    </w:rPr>
  </w:style>
  <w:style w:type="paragraph" w:styleId="af1">
    <w:name w:val="Balloon Text"/>
    <w:basedOn w:val="a0"/>
    <w:link w:val="af2"/>
    <w:uiPriority w:val="99"/>
    <w:semiHidden/>
    <w:unhideWhenUsed/>
    <w:rsid w:val="00E43891"/>
    <w:pPr>
      <w:spacing w:after="0" w:line="240" w:lineRule="auto"/>
    </w:pPr>
    <w:rPr>
      <w:rFonts w:ascii="Tahoma" w:hAnsi="Tahoma" w:cs="Tahoma"/>
      <w:sz w:val="16"/>
      <w:szCs w:val="16"/>
    </w:rPr>
  </w:style>
  <w:style w:type="character" w:customStyle="1" w:styleId="af2">
    <w:name w:val="Текст выноски Знак"/>
    <w:link w:val="af1"/>
    <w:uiPriority w:val="99"/>
    <w:semiHidden/>
    <w:rsid w:val="00E43891"/>
    <w:rPr>
      <w:rFonts w:ascii="Tahoma" w:hAnsi="Tahoma" w:cs="Tahoma"/>
      <w:sz w:val="16"/>
      <w:szCs w:val="16"/>
    </w:rPr>
  </w:style>
  <w:style w:type="paragraph" w:styleId="af3">
    <w:name w:val="header"/>
    <w:basedOn w:val="a0"/>
    <w:link w:val="af4"/>
    <w:uiPriority w:val="99"/>
    <w:unhideWhenUsed/>
    <w:rsid w:val="00A41D38"/>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A41D38"/>
  </w:style>
  <w:style w:type="paragraph" w:styleId="af5">
    <w:name w:val="annotation subject"/>
    <w:basedOn w:val="af"/>
    <w:next w:val="af"/>
    <w:link w:val="af6"/>
    <w:uiPriority w:val="99"/>
    <w:semiHidden/>
    <w:unhideWhenUsed/>
    <w:rsid w:val="00D43D1B"/>
    <w:rPr>
      <w:b/>
      <w:bCs/>
    </w:rPr>
  </w:style>
  <w:style w:type="character" w:customStyle="1" w:styleId="af6">
    <w:name w:val="Тема примечания Знак"/>
    <w:link w:val="af5"/>
    <w:uiPriority w:val="99"/>
    <w:semiHidden/>
    <w:rsid w:val="00D43D1B"/>
    <w:rPr>
      <w:b/>
      <w:bCs/>
      <w:sz w:val="20"/>
      <w:szCs w:val="20"/>
    </w:rPr>
  </w:style>
  <w:style w:type="paragraph" w:customStyle="1" w:styleId="af7">
    <w:name w:val="Таблица_Строка"/>
    <w:basedOn w:val="a0"/>
    <w:rsid w:val="00616624"/>
    <w:pPr>
      <w:spacing w:before="120" w:after="0" w:line="240" w:lineRule="auto"/>
    </w:pPr>
    <w:rPr>
      <w:rFonts w:ascii="Arial" w:hAnsi="Arial"/>
      <w:snapToGrid w:val="0"/>
      <w:sz w:val="20"/>
      <w:szCs w:val="20"/>
    </w:rPr>
  </w:style>
  <w:style w:type="paragraph" w:styleId="af8">
    <w:name w:val="No Spacing"/>
    <w:uiPriority w:val="1"/>
    <w:qFormat/>
    <w:rsid w:val="00616624"/>
    <w:rPr>
      <w:rFonts w:ascii="Calibri" w:eastAsia="Calibri" w:hAnsi="Calibri"/>
      <w:sz w:val="22"/>
      <w:szCs w:val="22"/>
      <w:lang w:eastAsia="en-US"/>
    </w:rPr>
  </w:style>
  <w:style w:type="character" w:customStyle="1" w:styleId="90">
    <w:name w:val="Заголовок 9 Знак"/>
    <w:basedOn w:val="a1"/>
    <w:link w:val="9"/>
    <w:uiPriority w:val="99"/>
    <w:rsid w:val="00236541"/>
    <w:rPr>
      <w:rFonts w:asciiTheme="majorHAnsi" w:eastAsiaTheme="majorEastAsia" w:hAnsiTheme="majorHAnsi" w:cstheme="majorBidi"/>
      <w:i/>
      <w:iCs/>
      <w:color w:val="404040" w:themeColor="text1" w:themeTint="BF"/>
    </w:rPr>
  </w:style>
  <w:style w:type="character" w:customStyle="1" w:styleId="60">
    <w:name w:val="Заголовок 6 Знак"/>
    <w:basedOn w:val="a1"/>
    <w:link w:val="6"/>
    <w:uiPriority w:val="99"/>
    <w:rsid w:val="000767FD"/>
    <w:rPr>
      <w:rFonts w:eastAsiaTheme="minorEastAsia"/>
      <w:b/>
      <w:bCs/>
      <w:color w:val="000000"/>
      <w:sz w:val="22"/>
      <w:szCs w:val="22"/>
    </w:rPr>
  </w:style>
  <w:style w:type="character" w:customStyle="1" w:styleId="70">
    <w:name w:val="Заголовок 7 Знак"/>
    <w:basedOn w:val="a1"/>
    <w:link w:val="7"/>
    <w:uiPriority w:val="99"/>
    <w:rsid w:val="000767FD"/>
    <w:rPr>
      <w:rFonts w:eastAsiaTheme="minorEastAsia"/>
      <w:color w:val="000000"/>
      <w:sz w:val="24"/>
      <w:szCs w:val="24"/>
    </w:rPr>
  </w:style>
  <w:style w:type="character" w:customStyle="1" w:styleId="80">
    <w:name w:val="Заголовок 8 Знак"/>
    <w:basedOn w:val="a1"/>
    <w:link w:val="8"/>
    <w:uiPriority w:val="99"/>
    <w:rsid w:val="000767FD"/>
    <w:rPr>
      <w:rFonts w:eastAsiaTheme="minorEastAsia"/>
      <w:i/>
      <w:iCs/>
      <w:color w:val="000000"/>
      <w:sz w:val="24"/>
      <w:szCs w:val="24"/>
    </w:rPr>
  </w:style>
  <w:style w:type="paragraph" w:customStyle="1" w:styleId="S2">
    <w:name w:val="S_Заголовок2_СписокН"/>
    <w:basedOn w:val="a0"/>
    <w:next w:val="a0"/>
    <w:rsid w:val="000767FD"/>
    <w:pPr>
      <w:keepNext/>
      <w:tabs>
        <w:tab w:val="num" w:pos="576"/>
      </w:tabs>
      <w:spacing w:after="0" w:line="240" w:lineRule="auto"/>
      <w:ind w:left="576" w:hanging="576"/>
      <w:outlineLvl w:val="1"/>
    </w:pPr>
    <w:rPr>
      <w:rFonts w:ascii="Arial" w:hAnsi="Arial"/>
      <w:b/>
      <w:caps/>
    </w:rPr>
  </w:style>
  <w:style w:type="paragraph" w:customStyle="1" w:styleId="S1">
    <w:name w:val="S_Заголовок1_СписокН"/>
    <w:basedOn w:val="a0"/>
    <w:next w:val="a0"/>
    <w:rsid w:val="000767FD"/>
    <w:pPr>
      <w:keepNext/>
      <w:pageBreakBefore/>
      <w:spacing w:after="0" w:line="240" w:lineRule="auto"/>
      <w:ind w:left="360" w:hanging="360"/>
      <w:outlineLvl w:val="0"/>
    </w:pPr>
    <w:rPr>
      <w:rFonts w:ascii="Arial" w:hAnsi="Arial"/>
      <w:b/>
      <w:caps/>
      <w:sz w:val="32"/>
      <w:szCs w:val="32"/>
    </w:rPr>
  </w:style>
  <w:style w:type="paragraph" w:styleId="a">
    <w:name w:val="List Bullet"/>
    <w:basedOn w:val="a0"/>
    <w:autoRedefine/>
    <w:rsid w:val="00A431D5"/>
    <w:pPr>
      <w:numPr>
        <w:numId w:val="15"/>
      </w:numPr>
      <w:spacing w:after="0" w:line="240" w:lineRule="auto"/>
      <w:jc w:val="both"/>
    </w:pPr>
    <w:rPr>
      <w:rFonts w:ascii="Arial" w:hAnsi="Arial"/>
      <w:sz w:val="20"/>
      <w:szCs w:val="20"/>
    </w:rPr>
  </w:style>
  <w:style w:type="character" w:customStyle="1" w:styleId="a6">
    <w:name w:val="Абзац списка Знак"/>
    <w:aliases w:val="List Paragraph Знак,Абзац списка2 Знак,List Paragraph1 Знак,Bullet List Знак,FooterText Знак,numbered Знак,Bullet Number Знак,Индексы Знак,Num Bullet 1 Знак,Абзац основного текста Знак,Рисунок Знак,Маркер Знак,асз.Списка Знак,lp1 Знак"/>
    <w:link w:val="a5"/>
    <w:uiPriority w:val="34"/>
    <w:qFormat/>
    <w:locked/>
    <w:rsid w:val="00875F65"/>
    <w:rPr>
      <w:sz w:val="24"/>
      <w:szCs w:val="24"/>
    </w:rPr>
  </w:style>
  <w:style w:type="paragraph" w:customStyle="1" w:styleId="TableParagraph">
    <w:name w:val="Table Paragraph"/>
    <w:basedOn w:val="a0"/>
    <w:uiPriority w:val="1"/>
    <w:qFormat/>
    <w:rsid w:val="008B2E41"/>
    <w:pPr>
      <w:widowControl w:val="0"/>
      <w:spacing w:after="0" w:line="240" w:lineRule="auto"/>
      <w:ind w:left="895"/>
    </w:pPr>
    <w:rPr>
      <w:sz w:val="22"/>
      <w:szCs w:val="22"/>
      <w:lang w:val="en-US" w:eastAsia="en-US"/>
    </w:rPr>
  </w:style>
  <w:style w:type="table" w:customStyle="1" w:styleId="TableNormal">
    <w:name w:val="Table Normal"/>
    <w:uiPriority w:val="2"/>
    <w:semiHidden/>
    <w:unhideWhenUsed/>
    <w:qFormat/>
    <w:rsid w:val="008B2E4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enmor@lenmo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shina\AppData\Roaming\Microsoft\&#1064;&#1072;&#1073;&#1083;&#1086;&#1085;&#1099;\&#1058;&#1080;&#1090;&#1091;&#1083;&#1099;,_&#1055;&#1047;,_&#1058;&#1047;\&#1064;&#1072;&#1073;&#1083;&#1086;&#1085;%20&#1058;&#1047;%20&#1076;&#1083;&#1103;%20&#1089;&#1091;&#1073;&#1087;&#1086;&#1076;&#1088;&#1103;&#1076;.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Шаблон ТЗ для субподряд</Template>
  <TotalTime>418</TotalTime>
  <Pages>15</Pages>
  <Words>4019</Words>
  <Characters>22909</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26875</CharactersWithSpaces>
  <SharedDoc>false</SharedDoc>
  <HLinks>
    <vt:vector size="6" baseType="variant">
      <vt:variant>
        <vt:i4>6160421</vt:i4>
      </vt:variant>
      <vt:variant>
        <vt:i4>0</vt:i4>
      </vt:variant>
      <vt:variant>
        <vt:i4>0</vt:i4>
      </vt:variant>
      <vt:variant>
        <vt:i4>5</vt:i4>
      </vt:variant>
      <vt:variant>
        <vt:lpwstr>mailto:lmniip@lmniip.spb.ru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Осипов Николай Сергеевич</dc:creator>
  <cp:lastModifiedBy>Завернина Вероника Сергеевна</cp:lastModifiedBy>
  <cp:revision>26</cp:revision>
  <cp:lastPrinted>2021-04-16T10:10:00Z</cp:lastPrinted>
  <dcterms:created xsi:type="dcterms:W3CDTF">2021-08-03T11:22:00Z</dcterms:created>
  <dcterms:modified xsi:type="dcterms:W3CDTF">2022-03-24T12:23:00Z</dcterms:modified>
</cp:coreProperties>
</file>